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11D5D" w14:textId="6A73A95A" w:rsidR="006E5D65" w:rsidRPr="0086747D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86747D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86747D">
        <w:rPr>
          <w:rFonts w:ascii="Corbel" w:hAnsi="Corbel"/>
          <w:b/>
          <w:bCs/>
          <w:sz w:val="24"/>
          <w:szCs w:val="24"/>
        </w:rPr>
        <w:tab/>
      </w:r>
      <w:r w:rsidR="00CD6897" w:rsidRPr="0086747D">
        <w:rPr>
          <w:rFonts w:ascii="Corbel" w:hAnsi="Corbel"/>
          <w:b/>
          <w:bCs/>
          <w:sz w:val="24"/>
          <w:szCs w:val="24"/>
        </w:rPr>
        <w:tab/>
      </w:r>
      <w:r w:rsidR="00CD6897" w:rsidRPr="0086747D">
        <w:rPr>
          <w:rFonts w:ascii="Corbel" w:hAnsi="Corbel"/>
          <w:b/>
          <w:bCs/>
          <w:sz w:val="24"/>
          <w:szCs w:val="24"/>
        </w:rPr>
        <w:tab/>
      </w:r>
      <w:r w:rsidR="00CD6897" w:rsidRPr="0086747D">
        <w:rPr>
          <w:rFonts w:ascii="Corbel" w:hAnsi="Corbel"/>
          <w:b/>
          <w:bCs/>
          <w:sz w:val="24"/>
          <w:szCs w:val="24"/>
        </w:rPr>
        <w:tab/>
      </w:r>
      <w:r w:rsidR="00CD6897" w:rsidRPr="0086747D">
        <w:rPr>
          <w:rFonts w:ascii="Corbel" w:hAnsi="Corbel"/>
          <w:b/>
          <w:bCs/>
          <w:sz w:val="24"/>
          <w:szCs w:val="24"/>
        </w:rPr>
        <w:tab/>
      </w:r>
      <w:r w:rsidR="00CD6897" w:rsidRPr="0086747D">
        <w:rPr>
          <w:rFonts w:ascii="Corbel" w:hAnsi="Corbel"/>
          <w:b/>
          <w:bCs/>
          <w:sz w:val="24"/>
          <w:szCs w:val="24"/>
        </w:rPr>
        <w:tab/>
      </w:r>
      <w:r w:rsidR="0061720D" w:rsidRPr="0086747D">
        <w:rPr>
          <w:rFonts w:ascii="Corbel" w:hAnsi="Corbel"/>
          <w:bCs/>
          <w:i/>
          <w:sz w:val="24"/>
          <w:szCs w:val="24"/>
        </w:rPr>
        <w:t>Załącznik nr 1.5 do Zarządzenia Rektora UR  nr 7/2023</w:t>
      </w:r>
    </w:p>
    <w:p w14:paraId="31401FD3" w14:textId="77777777" w:rsidR="0085747A" w:rsidRPr="0086747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6747D">
        <w:rPr>
          <w:rFonts w:ascii="Corbel" w:hAnsi="Corbel"/>
          <w:b/>
          <w:smallCaps/>
          <w:sz w:val="24"/>
          <w:szCs w:val="24"/>
        </w:rPr>
        <w:t>SYLABUS</w:t>
      </w:r>
    </w:p>
    <w:p w14:paraId="0411AD7C" w14:textId="59A48012" w:rsidR="0085747A" w:rsidRPr="0086747D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6747D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86747D">
        <w:rPr>
          <w:rFonts w:ascii="Corbel" w:hAnsi="Corbel"/>
          <w:b/>
          <w:smallCaps/>
          <w:sz w:val="24"/>
          <w:szCs w:val="24"/>
        </w:rPr>
        <w:t xml:space="preserve"> </w:t>
      </w:r>
      <w:r w:rsidR="00884765" w:rsidRPr="0086747D">
        <w:rPr>
          <w:rFonts w:ascii="Corbel" w:hAnsi="Corbel"/>
          <w:i/>
          <w:smallCaps/>
          <w:sz w:val="24"/>
          <w:szCs w:val="24"/>
        </w:rPr>
        <w:t>202</w:t>
      </w:r>
      <w:r w:rsidR="0086747D">
        <w:rPr>
          <w:rFonts w:ascii="Corbel" w:hAnsi="Corbel"/>
          <w:i/>
          <w:smallCaps/>
          <w:sz w:val="24"/>
          <w:szCs w:val="24"/>
        </w:rPr>
        <w:t>5-2030</w:t>
      </w:r>
    </w:p>
    <w:p w14:paraId="353931A2" w14:textId="77777777" w:rsidR="0085747A" w:rsidRPr="0086747D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86747D">
        <w:rPr>
          <w:rFonts w:ascii="Corbel" w:hAnsi="Corbel"/>
          <w:i/>
          <w:sz w:val="24"/>
          <w:szCs w:val="24"/>
        </w:rPr>
        <w:t>(skrajne daty</w:t>
      </w:r>
      <w:r w:rsidR="0085747A" w:rsidRPr="0086747D">
        <w:rPr>
          <w:rFonts w:ascii="Corbel" w:hAnsi="Corbel"/>
          <w:sz w:val="24"/>
          <w:szCs w:val="24"/>
        </w:rPr>
        <w:t>)</w:t>
      </w:r>
    </w:p>
    <w:p w14:paraId="6E31E78B" w14:textId="59A2AA1D" w:rsidR="00445970" w:rsidRPr="0086747D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sz w:val="24"/>
          <w:szCs w:val="24"/>
        </w:rPr>
        <w:tab/>
      </w:r>
      <w:r w:rsidRPr="0086747D">
        <w:rPr>
          <w:rFonts w:ascii="Corbel" w:hAnsi="Corbel"/>
          <w:sz w:val="24"/>
          <w:szCs w:val="24"/>
        </w:rPr>
        <w:tab/>
      </w:r>
      <w:r w:rsidRPr="0086747D">
        <w:rPr>
          <w:rFonts w:ascii="Corbel" w:hAnsi="Corbel"/>
          <w:sz w:val="24"/>
          <w:szCs w:val="24"/>
        </w:rPr>
        <w:tab/>
      </w:r>
      <w:r w:rsidRPr="0086747D">
        <w:rPr>
          <w:rFonts w:ascii="Corbel" w:hAnsi="Corbel"/>
          <w:sz w:val="24"/>
          <w:szCs w:val="24"/>
        </w:rPr>
        <w:tab/>
      </w:r>
      <w:r w:rsidR="006C04CA" w:rsidRPr="0086747D">
        <w:rPr>
          <w:rFonts w:ascii="Corbel" w:hAnsi="Corbel"/>
          <w:sz w:val="24"/>
          <w:szCs w:val="24"/>
        </w:rPr>
        <w:t xml:space="preserve">Rok akademicki </w:t>
      </w:r>
      <w:r w:rsidR="000901CE" w:rsidRPr="0086747D">
        <w:rPr>
          <w:rFonts w:ascii="Corbel" w:hAnsi="Corbel"/>
          <w:sz w:val="24"/>
          <w:szCs w:val="24"/>
        </w:rPr>
        <w:t>2</w:t>
      </w:r>
      <w:r w:rsidR="0086747D">
        <w:rPr>
          <w:rFonts w:ascii="Corbel" w:hAnsi="Corbel"/>
          <w:sz w:val="24"/>
          <w:szCs w:val="24"/>
        </w:rPr>
        <w:t>027/2028</w:t>
      </w:r>
    </w:p>
    <w:p w14:paraId="0B8CBB95" w14:textId="77777777" w:rsidR="0085747A" w:rsidRPr="0086747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04EED0" w14:textId="77777777" w:rsidR="0085747A" w:rsidRPr="0086747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6747D">
        <w:rPr>
          <w:rFonts w:ascii="Corbel" w:hAnsi="Corbel"/>
          <w:szCs w:val="24"/>
        </w:rPr>
        <w:t xml:space="preserve">1. </w:t>
      </w:r>
      <w:r w:rsidR="0085747A" w:rsidRPr="0086747D">
        <w:rPr>
          <w:rFonts w:ascii="Corbel" w:hAnsi="Corbel"/>
          <w:szCs w:val="24"/>
        </w:rPr>
        <w:t xml:space="preserve">Podstawowe </w:t>
      </w:r>
      <w:r w:rsidR="00445970" w:rsidRPr="0086747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6747D" w14:paraId="5AAF8F8A" w14:textId="77777777" w:rsidTr="00FE509F">
        <w:tc>
          <w:tcPr>
            <w:tcW w:w="2694" w:type="dxa"/>
            <w:vAlign w:val="center"/>
          </w:tcPr>
          <w:p w14:paraId="254A776F" w14:textId="77777777" w:rsidR="0085747A" w:rsidRPr="0086747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D496F2" w14:textId="77777777" w:rsidR="0085747A" w:rsidRPr="0086747D" w:rsidRDefault="009C00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Wychowanie fizyczne</w:t>
            </w:r>
          </w:p>
        </w:tc>
      </w:tr>
      <w:tr w:rsidR="0085747A" w:rsidRPr="0086747D" w14:paraId="1FC5FD52" w14:textId="77777777" w:rsidTr="00FE509F">
        <w:tc>
          <w:tcPr>
            <w:tcW w:w="2694" w:type="dxa"/>
            <w:vAlign w:val="center"/>
          </w:tcPr>
          <w:p w14:paraId="1C2281DE" w14:textId="77777777" w:rsidR="0085747A" w:rsidRPr="0086747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6747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DCE83A" w14:textId="77777777" w:rsidR="0085747A" w:rsidRPr="0086747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86747D" w14:paraId="7CDB1ECE" w14:textId="77777777" w:rsidTr="00FE509F">
        <w:tc>
          <w:tcPr>
            <w:tcW w:w="2694" w:type="dxa"/>
            <w:vAlign w:val="center"/>
          </w:tcPr>
          <w:p w14:paraId="0993FD32" w14:textId="77777777" w:rsidR="0085747A" w:rsidRPr="0086747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6747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D6528CE" w14:textId="2029EE3F" w:rsidR="0085747A" w:rsidRPr="0086747D" w:rsidRDefault="008674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86747D" w14:paraId="28DBCB26" w14:textId="77777777" w:rsidTr="00FE509F">
        <w:tc>
          <w:tcPr>
            <w:tcW w:w="2694" w:type="dxa"/>
            <w:vAlign w:val="center"/>
          </w:tcPr>
          <w:p w14:paraId="7D39B8F9" w14:textId="77777777" w:rsidR="0085747A" w:rsidRPr="0086747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A7A1747" w14:textId="3EFD9513" w:rsidR="0085747A" w:rsidRPr="0086747D" w:rsidRDefault="00354BFD" w:rsidP="00AE35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Nauk o Kulturze Fizycznej</w:t>
            </w:r>
          </w:p>
        </w:tc>
      </w:tr>
      <w:tr w:rsidR="00FE509F" w:rsidRPr="0086747D" w14:paraId="3794A244" w14:textId="77777777" w:rsidTr="00FE509F">
        <w:tc>
          <w:tcPr>
            <w:tcW w:w="2694" w:type="dxa"/>
            <w:vAlign w:val="center"/>
          </w:tcPr>
          <w:p w14:paraId="130D27CE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BCC9BF" w14:textId="77777777" w:rsidR="00FE509F" w:rsidRPr="0086747D" w:rsidRDefault="00FE509F" w:rsidP="00BF35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BF3563" w:rsidRPr="0086747D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FE509F" w:rsidRPr="0086747D" w14:paraId="62E1B443" w14:textId="77777777" w:rsidTr="00FE509F">
        <w:tc>
          <w:tcPr>
            <w:tcW w:w="2694" w:type="dxa"/>
            <w:vAlign w:val="center"/>
          </w:tcPr>
          <w:p w14:paraId="5C21EA89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2F6FD3" w14:textId="77777777" w:rsidR="00FE509F" w:rsidRPr="0086747D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6C04CA" w:rsidRPr="0086747D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Pr="0086747D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FE509F" w:rsidRPr="0086747D" w14:paraId="4E018634" w14:textId="77777777" w:rsidTr="00FE509F">
        <w:tc>
          <w:tcPr>
            <w:tcW w:w="2694" w:type="dxa"/>
            <w:vAlign w:val="center"/>
          </w:tcPr>
          <w:p w14:paraId="07CD5A8A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171EB2" w14:textId="77777777" w:rsidR="00FE509F" w:rsidRPr="0086747D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509F" w:rsidRPr="0086747D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FE509F" w:rsidRPr="0086747D" w14:paraId="3B186B73" w14:textId="77777777" w:rsidTr="00FE509F">
        <w:tc>
          <w:tcPr>
            <w:tcW w:w="2694" w:type="dxa"/>
            <w:vAlign w:val="center"/>
          </w:tcPr>
          <w:p w14:paraId="2B865654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BAA9B65" w14:textId="4E7BBB2B" w:rsidR="00FE509F" w:rsidRPr="0086747D" w:rsidRDefault="00203622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86747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E509F" w:rsidRPr="0086747D" w14:paraId="16BE6BA3" w14:textId="77777777" w:rsidTr="00FE509F">
        <w:tc>
          <w:tcPr>
            <w:tcW w:w="2694" w:type="dxa"/>
            <w:vAlign w:val="center"/>
          </w:tcPr>
          <w:p w14:paraId="32DEFAFD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F4F7814" w14:textId="77777777" w:rsidR="00FE509F" w:rsidRPr="0086747D" w:rsidRDefault="006C04CA" w:rsidP="009C00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9C00CD" w:rsidRPr="0086747D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FE509F" w:rsidRPr="0086747D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="00FE509F" w:rsidRPr="0086747D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FE509F" w:rsidRPr="0086747D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9C00CD" w:rsidRPr="0086747D"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="00FE509F" w:rsidRPr="0086747D" w14:paraId="1CC0AA54" w14:textId="77777777" w:rsidTr="00FE509F">
        <w:tc>
          <w:tcPr>
            <w:tcW w:w="2694" w:type="dxa"/>
            <w:vAlign w:val="center"/>
          </w:tcPr>
          <w:p w14:paraId="223413EC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2ED180E" w14:textId="3BD34F66" w:rsidR="00FE509F" w:rsidRPr="0086747D" w:rsidRDefault="009C00CD" w:rsidP="009C00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B. Przygotowanie</w:t>
            </w:r>
            <w:r w:rsidRPr="0086747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6747D">
              <w:rPr>
                <w:rFonts w:ascii="Corbel" w:hAnsi="Corbel"/>
                <w:b w:val="0"/>
                <w:sz w:val="24"/>
                <w:szCs w:val="24"/>
              </w:rPr>
              <w:t>merytoryczne nauczycieli przedszkoli i klas I-III szkoły podstawowej jako przygotowanie do  treści nauczania</w:t>
            </w:r>
          </w:p>
        </w:tc>
      </w:tr>
      <w:tr w:rsidR="00FE509F" w:rsidRPr="0086747D" w14:paraId="4E6E389B" w14:textId="77777777" w:rsidTr="00FE509F">
        <w:tc>
          <w:tcPr>
            <w:tcW w:w="2694" w:type="dxa"/>
            <w:vAlign w:val="center"/>
          </w:tcPr>
          <w:p w14:paraId="265318CE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EB6AD4" w14:textId="77777777" w:rsidR="00FE509F" w:rsidRPr="0086747D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509F" w:rsidRPr="0086747D" w14:paraId="55FF484E" w14:textId="77777777" w:rsidTr="00FE509F">
        <w:tc>
          <w:tcPr>
            <w:tcW w:w="2694" w:type="dxa"/>
            <w:vAlign w:val="center"/>
          </w:tcPr>
          <w:p w14:paraId="757E7A3B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024272B" w14:textId="77777777" w:rsidR="00FE509F" w:rsidRPr="0086747D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FE509F" w:rsidRPr="0086747D" w14:paraId="5457BF00" w14:textId="77777777" w:rsidTr="00FE509F">
        <w:tc>
          <w:tcPr>
            <w:tcW w:w="2694" w:type="dxa"/>
            <w:vAlign w:val="center"/>
          </w:tcPr>
          <w:p w14:paraId="3D85AE34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78E0E0" w14:textId="2957A0FC" w:rsidR="00FE509F" w:rsidRPr="0086747D" w:rsidRDefault="00617E6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Małgorzata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Skrzęta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dr Grzegorz Domino</w:t>
            </w:r>
          </w:p>
        </w:tc>
      </w:tr>
    </w:tbl>
    <w:p w14:paraId="454743BC" w14:textId="77777777" w:rsidR="0085747A" w:rsidRPr="0086747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sz w:val="24"/>
          <w:szCs w:val="24"/>
        </w:rPr>
        <w:t xml:space="preserve">* </w:t>
      </w:r>
      <w:r w:rsidRPr="0086747D">
        <w:rPr>
          <w:rFonts w:ascii="Corbel" w:hAnsi="Corbel"/>
          <w:i/>
          <w:sz w:val="24"/>
          <w:szCs w:val="24"/>
        </w:rPr>
        <w:t>-</w:t>
      </w:r>
      <w:r w:rsidR="00B90885" w:rsidRPr="0086747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6747D">
        <w:rPr>
          <w:rFonts w:ascii="Corbel" w:hAnsi="Corbel"/>
          <w:b w:val="0"/>
          <w:sz w:val="24"/>
          <w:szCs w:val="24"/>
        </w:rPr>
        <w:t>e,</w:t>
      </w:r>
      <w:r w:rsidRPr="0086747D">
        <w:rPr>
          <w:rFonts w:ascii="Corbel" w:hAnsi="Corbel"/>
          <w:i/>
          <w:sz w:val="24"/>
          <w:szCs w:val="24"/>
        </w:rPr>
        <w:t xml:space="preserve"> </w:t>
      </w:r>
      <w:r w:rsidRPr="0086747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6747D">
        <w:rPr>
          <w:rFonts w:ascii="Corbel" w:hAnsi="Corbel"/>
          <w:b w:val="0"/>
          <w:i/>
          <w:sz w:val="24"/>
          <w:szCs w:val="24"/>
        </w:rPr>
        <w:t>w Jednostce</w:t>
      </w:r>
    </w:p>
    <w:p w14:paraId="59FE49E1" w14:textId="77777777" w:rsidR="00923D7D" w:rsidRPr="0086747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B651AA1" w14:textId="77777777" w:rsidR="0085747A" w:rsidRPr="0086747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sz w:val="24"/>
          <w:szCs w:val="24"/>
        </w:rPr>
        <w:t>1.</w:t>
      </w:r>
      <w:r w:rsidR="00E22FBC" w:rsidRPr="0086747D">
        <w:rPr>
          <w:rFonts w:ascii="Corbel" w:hAnsi="Corbel"/>
          <w:sz w:val="24"/>
          <w:szCs w:val="24"/>
        </w:rPr>
        <w:t>1</w:t>
      </w:r>
      <w:r w:rsidRPr="0086747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BB3674" w14:textId="77777777" w:rsidR="00923D7D" w:rsidRPr="0086747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86747D" w14:paraId="05FE83D5" w14:textId="77777777" w:rsidTr="009C00CD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E12C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747D">
              <w:rPr>
                <w:rFonts w:ascii="Corbel" w:hAnsi="Corbel"/>
                <w:szCs w:val="24"/>
              </w:rPr>
              <w:t>Semestr</w:t>
            </w:r>
          </w:p>
          <w:p w14:paraId="46DF3771" w14:textId="77777777" w:rsidR="00015B8F" w:rsidRPr="0086747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747D">
              <w:rPr>
                <w:rFonts w:ascii="Corbel" w:hAnsi="Corbel"/>
                <w:szCs w:val="24"/>
              </w:rPr>
              <w:t>(</w:t>
            </w:r>
            <w:r w:rsidR="00363F78" w:rsidRPr="0086747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B773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747D">
              <w:rPr>
                <w:rFonts w:ascii="Corbel" w:hAnsi="Corbel"/>
                <w:szCs w:val="24"/>
              </w:rPr>
              <w:t>Wykł</w:t>
            </w:r>
            <w:proofErr w:type="spellEnd"/>
            <w:r w:rsidRPr="0086747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A8F8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747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050B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747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2D65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747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5096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747D">
              <w:rPr>
                <w:rFonts w:ascii="Corbel" w:hAnsi="Corbel"/>
                <w:szCs w:val="24"/>
              </w:rPr>
              <w:t>Sem</w:t>
            </w:r>
            <w:proofErr w:type="spellEnd"/>
            <w:r w:rsidRPr="0086747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5C9D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747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CFDE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747D">
              <w:rPr>
                <w:rFonts w:ascii="Corbel" w:hAnsi="Corbel"/>
                <w:szCs w:val="24"/>
              </w:rPr>
              <w:t>Prakt</w:t>
            </w:r>
            <w:proofErr w:type="spellEnd"/>
            <w:r w:rsidRPr="0086747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79E0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747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5487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747D">
              <w:rPr>
                <w:rFonts w:ascii="Corbel" w:hAnsi="Corbel"/>
                <w:b/>
                <w:szCs w:val="24"/>
              </w:rPr>
              <w:t>Liczba pkt</w:t>
            </w:r>
            <w:r w:rsidR="00B90885" w:rsidRPr="0086747D">
              <w:rPr>
                <w:rFonts w:ascii="Corbel" w:hAnsi="Corbel"/>
                <w:b/>
                <w:szCs w:val="24"/>
              </w:rPr>
              <w:t>.</w:t>
            </w:r>
            <w:r w:rsidRPr="0086747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6747D" w14:paraId="2575E301" w14:textId="77777777" w:rsidTr="009C00CD">
        <w:trPr>
          <w:trHeight w:val="45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2C1E" w14:textId="77777777" w:rsidR="00015B8F" w:rsidRPr="0086747D" w:rsidRDefault="009C00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350A" w14:textId="595879F6" w:rsidR="00015B8F" w:rsidRPr="0086747D" w:rsidRDefault="00D978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BF09" w14:textId="64FEB63E" w:rsidR="00015B8F" w:rsidRPr="0086747D" w:rsidRDefault="00D97840" w:rsidP="00FE509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A697" w14:textId="77777777" w:rsidR="00015B8F" w:rsidRPr="0086747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E565" w14:textId="77777777" w:rsidR="00015B8F" w:rsidRPr="0086747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14F3" w14:textId="77777777" w:rsidR="00015B8F" w:rsidRPr="0086747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B680" w14:textId="77777777" w:rsidR="00015B8F" w:rsidRPr="0086747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08AB" w14:textId="77777777" w:rsidR="00015B8F" w:rsidRPr="0086747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5C7E" w14:textId="77777777" w:rsidR="00015B8F" w:rsidRPr="0086747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157B" w14:textId="77777777" w:rsidR="00015B8F" w:rsidRPr="0086747D" w:rsidRDefault="009C00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692769B" w14:textId="77777777" w:rsidR="00923D7D" w:rsidRPr="0086747D" w:rsidRDefault="00923D7D" w:rsidP="006C04C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DCD899" w14:textId="77777777" w:rsidR="0085747A" w:rsidRPr="0086747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6747D">
        <w:rPr>
          <w:rFonts w:ascii="Corbel" w:hAnsi="Corbel"/>
          <w:smallCaps w:val="0"/>
          <w:szCs w:val="24"/>
        </w:rPr>
        <w:t>1.</w:t>
      </w:r>
      <w:r w:rsidR="00E22FBC" w:rsidRPr="0086747D">
        <w:rPr>
          <w:rFonts w:ascii="Corbel" w:hAnsi="Corbel"/>
          <w:smallCaps w:val="0"/>
          <w:szCs w:val="24"/>
        </w:rPr>
        <w:t>2</w:t>
      </w:r>
      <w:r w:rsidR="00F83B28" w:rsidRPr="0086747D">
        <w:rPr>
          <w:rFonts w:ascii="Corbel" w:hAnsi="Corbel"/>
          <w:smallCaps w:val="0"/>
          <w:szCs w:val="24"/>
        </w:rPr>
        <w:t>.</w:t>
      </w:r>
      <w:r w:rsidR="00F83B28" w:rsidRPr="0086747D">
        <w:rPr>
          <w:rFonts w:ascii="Corbel" w:hAnsi="Corbel"/>
          <w:smallCaps w:val="0"/>
          <w:szCs w:val="24"/>
        </w:rPr>
        <w:tab/>
      </w:r>
      <w:r w:rsidRPr="0086747D">
        <w:rPr>
          <w:rFonts w:ascii="Corbel" w:hAnsi="Corbel"/>
          <w:smallCaps w:val="0"/>
          <w:szCs w:val="24"/>
        </w:rPr>
        <w:t xml:space="preserve">Sposób realizacji zajęć  </w:t>
      </w:r>
    </w:p>
    <w:p w14:paraId="526E3993" w14:textId="77777777" w:rsidR="0085747A" w:rsidRPr="004F6B54" w:rsidRDefault="00FE509F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86747D">
        <w:rPr>
          <w:rFonts w:ascii="Wingdings" w:eastAsia="Wingdings" w:hAnsi="Wingdings" w:cs="Wingdings"/>
          <w:szCs w:val="24"/>
        </w:rPr>
        <w:t>þ</w:t>
      </w:r>
      <w:r w:rsidR="0085747A" w:rsidRPr="0086747D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4F6B54"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69A3ADFE" w14:textId="03B2A7A0" w:rsidR="0085747A" w:rsidRPr="0099061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9061D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756D133" w14:textId="77777777" w:rsidR="0085747A" w:rsidRPr="009906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3A17B" w14:textId="78E1037F" w:rsidR="0086747D" w:rsidRPr="0086747D" w:rsidRDefault="00E22FBC" w:rsidP="008674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86747D">
        <w:rPr>
          <w:rFonts w:ascii="Corbel" w:hAnsi="Corbel"/>
          <w:smallCaps w:val="0"/>
          <w:szCs w:val="24"/>
        </w:rPr>
        <w:t xml:space="preserve">1.3 </w:t>
      </w:r>
      <w:r w:rsidR="00F83B28" w:rsidRPr="0086747D">
        <w:rPr>
          <w:rFonts w:ascii="Corbel" w:hAnsi="Corbel"/>
          <w:smallCaps w:val="0"/>
          <w:szCs w:val="24"/>
        </w:rPr>
        <w:tab/>
      </w:r>
      <w:r w:rsidRPr="0086747D">
        <w:rPr>
          <w:rFonts w:ascii="Corbel" w:hAnsi="Corbel"/>
          <w:smallCaps w:val="0"/>
          <w:szCs w:val="24"/>
        </w:rPr>
        <w:t>For</w:t>
      </w:r>
      <w:r w:rsidR="00445970" w:rsidRPr="0086747D">
        <w:rPr>
          <w:rFonts w:ascii="Corbel" w:hAnsi="Corbel"/>
          <w:smallCaps w:val="0"/>
          <w:szCs w:val="24"/>
        </w:rPr>
        <w:t xml:space="preserve">ma zaliczenia przedmiotu </w:t>
      </w:r>
      <w:r w:rsidRPr="0086747D">
        <w:rPr>
          <w:rFonts w:ascii="Corbel" w:hAnsi="Corbel"/>
          <w:smallCaps w:val="0"/>
          <w:szCs w:val="24"/>
        </w:rPr>
        <w:t xml:space="preserve"> (z toku)</w:t>
      </w:r>
      <w:r w:rsidR="0086747D">
        <w:rPr>
          <w:rFonts w:ascii="Corbel" w:hAnsi="Corbel"/>
          <w:smallCaps w:val="0"/>
          <w:szCs w:val="24"/>
        </w:rPr>
        <w:t>:</w:t>
      </w:r>
      <w:r w:rsidRPr="0086747D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0658EB18" w14:textId="77777777" w:rsidR="00E960BB" w:rsidRPr="0086747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3F994A" w14:textId="77777777" w:rsidR="00E960BB" w:rsidRPr="0086747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6747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6747D" w14:paraId="45C70543" w14:textId="77777777" w:rsidTr="00745302">
        <w:tc>
          <w:tcPr>
            <w:tcW w:w="9670" w:type="dxa"/>
          </w:tcPr>
          <w:p w14:paraId="4EE86DBF" w14:textId="77777777" w:rsidR="0085747A" w:rsidRPr="0086747D" w:rsidRDefault="00FE50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14:paraId="7F21C31D" w14:textId="77777777" w:rsidR="00153C41" w:rsidRPr="0086747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471F54" w14:textId="77777777" w:rsidR="006C04CA" w:rsidRPr="0086747D" w:rsidRDefault="006C04C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89B3A8" w14:textId="77777777" w:rsidR="0085747A" w:rsidRPr="0086747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6747D">
        <w:rPr>
          <w:rFonts w:ascii="Corbel" w:hAnsi="Corbel"/>
          <w:szCs w:val="24"/>
        </w:rPr>
        <w:lastRenderedPageBreak/>
        <w:t>3.</w:t>
      </w:r>
      <w:r w:rsidR="0085747A" w:rsidRPr="0086747D">
        <w:rPr>
          <w:rFonts w:ascii="Corbel" w:hAnsi="Corbel"/>
          <w:szCs w:val="24"/>
        </w:rPr>
        <w:t xml:space="preserve"> </w:t>
      </w:r>
      <w:r w:rsidR="00A84C85" w:rsidRPr="0086747D">
        <w:rPr>
          <w:rFonts w:ascii="Corbel" w:hAnsi="Corbel"/>
          <w:szCs w:val="24"/>
        </w:rPr>
        <w:t>cele, efekty uczenia się</w:t>
      </w:r>
      <w:r w:rsidR="0085747A" w:rsidRPr="0086747D">
        <w:rPr>
          <w:rFonts w:ascii="Corbel" w:hAnsi="Corbel"/>
          <w:szCs w:val="24"/>
        </w:rPr>
        <w:t xml:space="preserve"> , treści Programowe i stosowane metody Dydaktyczne</w:t>
      </w:r>
    </w:p>
    <w:p w14:paraId="09BDFB37" w14:textId="77777777" w:rsidR="0085747A" w:rsidRPr="0086747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5B35E2" w14:textId="77777777" w:rsidR="0085747A" w:rsidRPr="0086747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sz w:val="24"/>
          <w:szCs w:val="24"/>
        </w:rPr>
        <w:t xml:space="preserve">3.1 </w:t>
      </w:r>
      <w:r w:rsidR="00C05F44" w:rsidRPr="0086747D">
        <w:rPr>
          <w:rFonts w:ascii="Corbel" w:hAnsi="Corbel"/>
          <w:sz w:val="24"/>
          <w:szCs w:val="24"/>
        </w:rPr>
        <w:t>Cele przedmiotu</w:t>
      </w:r>
    </w:p>
    <w:p w14:paraId="3E2F1530" w14:textId="77777777" w:rsidR="00F83B28" w:rsidRPr="0086747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86747D" w14:paraId="15997CC1" w14:textId="77777777" w:rsidTr="00FE509F">
        <w:tc>
          <w:tcPr>
            <w:tcW w:w="851" w:type="dxa"/>
            <w:vAlign w:val="center"/>
          </w:tcPr>
          <w:p w14:paraId="2F4CB678" w14:textId="77777777" w:rsidR="0085747A" w:rsidRPr="0086747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D00DFE1" w14:textId="77777777" w:rsidR="0085747A" w:rsidRPr="0086747D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przedszkolnej i wczesnoszkolnej.</w:t>
            </w:r>
          </w:p>
        </w:tc>
      </w:tr>
      <w:tr w:rsidR="0085747A" w:rsidRPr="0086747D" w14:paraId="0B712204" w14:textId="77777777" w:rsidTr="00FE509F">
        <w:tc>
          <w:tcPr>
            <w:tcW w:w="851" w:type="dxa"/>
            <w:vAlign w:val="center"/>
          </w:tcPr>
          <w:p w14:paraId="3C53AC90" w14:textId="77777777" w:rsidR="0085747A" w:rsidRPr="0086747D" w:rsidRDefault="00FE50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10FEFD8" w14:textId="77777777" w:rsidR="0085747A" w:rsidRPr="0086747D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</w:t>
            </w:r>
          </w:p>
        </w:tc>
      </w:tr>
      <w:tr w:rsidR="0085747A" w:rsidRPr="0086747D" w14:paraId="2A34ED5D" w14:textId="77777777" w:rsidTr="00FE509F">
        <w:tc>
          <w:tcPr>
            <w:tcW w:w="851" w:type="dxa"/>
            <w:vAlign w:val="center"/>
          </w:tcPr>
          <w:p w14:paraId="0E32A057" w14:textId="77777777" w:rsidR="0085747A" w:rsidRPr="0086747D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73DD583" w14:textId="77777777" w:rsidR="0085747A" w:rsidRPr="0086747D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w:rsidR="00FE509F" w:rsidRPr="0086747D" w14:paraId="35744793" w14:textId="77777777" w:rsidTr="00FE509F">
        <w:tc>
          <w:tcPr>
            <w:tcW w:w="851" w:type="dxa"/>
            <w:vAlign w:val="center"/>
          </w:tcPr>
          <w:p w14:paraId="4B82DC68" w14:textId="77777777" w:rsidR="00FE509F" w:rsidRPr="0086747D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64E5087" w14:textId="77777777" w:rsidR="00FE509F" w:rsidRPr="0086747D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</w:t>
            </w:r>
          </w:p>
        </w:tc>
      </w:tr>
      <w:tr w:rsidR="00FE509F" w:rsidRPr="0086747D" w14:paraId="701A65AC" w14:textId="77777777" w:rsidTr="00FE509F">
        <w:tc>
          <w:tcPr>
            <w:tcW w:w="851" w:type="dxa"/>
            <w:vAlign w:val="center"/>
          </w:tcPr>
          <w:p w14:paraId="48EAA80C" w14:textId="77777777" w:rsidR="00FE509F" w:rsidRPr="0086747D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D3D9F6F" w14:textId="77777777" w:rsidR="00FE509F" w:rsidRPr="0086747D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</w:t>
            </w:r>
          </w:p>
        </w:tc>
      </w:tr>
      <w:tr w:rsidR="00FE509F" w:rsidRPr="0086747D" w14:paraId="1D299968" w14:textId="77777777" w:rsidTr="00FE509F">
        <w:tc>
          <w:tcPr>
            <w:tcW w:w="851" w:type="dxa"/>
            <w:vAlign w:val="center"/>
          </w:tcPr>
          <w:p w14:paraId="3FBB7D88" w14:textId="77777777" w:rsidR="00FE509F" w:rsidRPr="0086747D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16CBA29A" w14:textId="77777777" w:rsidR="00FE509F" w:rsidRPr="0086747D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</w:t>
            </w:r>
          </w:p>
        </w:tc>
      </w:tr>
    </w:tbl>
    <w:p w14:paraId="5FEEEBBE" w14:textId="77777777" w:rsidR="0085747A" w:rsidRPr="008674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BD6C45E" w14:textId="77777777" w:rsidR="001D7B54" w:rsidRPr="0086747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b/>
          <w:sz w:val="24"/>
          <w:szCs w:val="24"/>
        </w:rPr>
        <w:t xml:space="preserve">3.2 </w:t>
      </w:r>
      <w:r w:rsidR="001D7B54" w:rsidRPr="0086747D">
        <w:rPr>
          <w:rFonts w:ascii="Corbel" w:hAnsi="Corbel"/>
          <w:b/>
          <w:sz w:val="24"/>
          <w:szCs w:val="24"/>
        </w:rPr>
        <w:t xml:space="preserve">Efekty </w:t>
      </w:r>
      <w:r w:rsidR="00C05F44" w:rsidRPr="0086747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6747D">
        <w:rPr>
          <w:rFonts w:ascii="Corbel" w:hAnsi="Corbel"/>
          <w:b/>
          <w:sz w:val="24"/>
          <w:szCs w:val="24"/>
        </w:rPr>
        <w:t>dla przedmiotu</w:t>
      </w:r>
      <w:r w:rsidR="00445970" w:rsidRPr="0086747D">
        <w:rPr>
          <w:rFonts w:ascii="Corbel" w:hAnsi="Corbel"/>
          <w:sz w:val="24"/>
          <w:szCs w:val="24"/>
        </w:rPr>
        <w:t xml:space="preserve"> </w:t>
      </w:r>
    </w:p>
    <w:p w14:paraId="29383D04" w14:textId="77777777" w:rsidR="001D7B54" w:rsidRPr="0086747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0"/>
        <w:gridCol w:w="1859"/>
      </w:tblGrid>
      <w:tr w:rsidR="0085747A" w:rsidRPr="0086747D" w14:paraId="3CE9C8B2" w14:textId="77777777" w:rsidTr="002F435B">
        <w:tc>
          <w:tcPr>
            <w:tcW w:w="1681" w:type="dxa"/>
            <w:vAlign w:val="center"/>
          </w:tcPr>
          <w:p w14:paraId="6D898776" w14:textId="77777777" w:rsidR="0085747A" w:rsidRPr="0086747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6747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6747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6747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0" w:type="dxa"/>
            <w:vAlign w:val="center"/>
          </w:tcPr>
          <w:p w14:paraId="501E9EDF" w14:textId="77777777" w:rsidR="0085747A" w:rsidRPr="0086747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6747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6747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59" w:type="dxa"/>
            <w:vAlign w:val="center"/>
          </w:tcPr>
          <w:p w14:paraId="41C1A528" w14:textId="77777777" w:rsidR="0085747A" w:rsidRPr="0086747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6747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5093" w:rsidRPr="0086747D" w14:paraId="088D2F6E" w14:textId="77777777" w:rsidTr="002F435B">
        <w:tc>
          <w:tcPr>
            <w:tcW w:w="1681" w:type="dxa"/>
          </w:tcPr>
          <w:p w14:paraId="6FC53458" w14:textId="77777777" w:rsidR="00A45093" w:rsidRPr="0086747D" w:rsidRDefault="00A45093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747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80" w:type="dxa"/>
          </w:tcPr>
          <w:p w14:paraId="7B761272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Student zna i rozumie:</w:t>
            </w:r>
          </w:p>
          <w:p w14:paraId="7BAE90A1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i zasady demonstrowania ćwiczeń ruchowych;</w:t>
            </w:r>
          </w:p>
          <w:p w14:paraId="72EF5C02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zasady planowania, organizowania i realizowania aktywności fizycznej dzieci lub uczniów, w tym spontanicznej aktywności fizycznej oraz ćwiczeń fizycznych, zabaw i gier ruchowych w sali sportowej, na boisku szkolnym i w terenie, z zachowaniem zasad bezpieczeństwa;</w:t>
            </w:r>
          </w:p>
          <w:p w14:paraId="63A9ABBD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metody diagnozowania ogólnej sprawności fizycznej, w szczególności zdolności motorycznych powiązanych ze zdrowiem, oraz zasady oceny wysiłku i osiągnięć dzieci lub uczniów;</w:t>
            </w:r>
          </w:p>
          <w:p w14:paraId="7F2E6AF7" w14:textId="77777777" w:rsidR="00A45093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strategie realizacji zajęć uwzględniających potrzeby i możliwości dzieci lub uczniów ze specjalnymi potrzebami rozwojowymi i edukacyjnymi.</w:t>
            </w:r>
          </w:p>
        </w:tc>
        <w:tc>
          <w:tcPr>
            <w:tcW w:w="1859" w:type="dxa"/>
          </w:tcPr>
          <w:p w14:paraId="32CA88DB" w14:textId="77777777" w:rsidR="00BF3563" w:rsidRPr="0086747D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EF10E9B" w14:textId="77777777" w:rsidR="00BF3563" w:rsidRPr="0086747D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CA0A01" w14:textId="77777777" w:rsidR="00BF3563" w:rsidRPr="0086747D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1EE9CF6" w14:textId="77777777" w:rsidR="007C7AEB" w:rsidRPr="0086747D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PPiW.W10</w:t>
            </w:r>
          </w:p>
          <w:p w14:paraId="3A083F9E" w14:textId="77777777" w:rsidR="00A45093" w:rsidRPr="0086747D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PPiW.W11</w:t>
            </w:r>
          </w:p>
          <w:p w14:paraId="697D575B" w14:textId="77777777" w:rsidR="00A45093" w:rsidRPr="0086747D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="00A45093" w:rsidRPr="0086747D" w14:paraId="7DB95E8A" w14:textId="77777777" w:rsidTr="002F435B">
        <w:tc>
          <w:tcPr>
            <w:tcW w:w="1681" w:type="dxa"/>
          </w:tcPr>
          <w:p w14:paraId="2B613B9F" w14:textId="77777777" w:rsidR="00A45093" w:rsidRPr="0086747D" w:rsidRDefault="00A45093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80" w:type="dxa"/>
          </w:tcPr>
          <w:p w14:paraId="4C390021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Student potrafi: </w:t>
            </w:r>
          </w:p>
          <w:p w14:paraId="41C6C2C3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poprawnie zademonstrować ćwiczenie ruchowe;</w:t>
            </w:r>
          </w:p>
          <w:p w14:paraId="012A8557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zaplanować atrakcyjną aktywność fizyczną dzieci lub uczniów;</w:t>
            </w:r>
          </w:p>
          <w:p w14:paraId="574A0D8E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czuwać nad bezpieczeństwem dzieci lub uczniów podczas ćwiczeń ruchowych;</w:t>
            </w:r>
          </w:p>
          <w:p w14:paraId="4EF6EE35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diagnozować zdolności motoryczne dzieci lub uczniów;</w:t>
            </w:r>
          </w:p>
          <w:p w14:paraId="721D4297" w14:textId="77777777" w:rsidR="00A45093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dostosować zadania ruchowe do indywidualnych potrzeb i możliwości dzieci lub uczniów.</w:t>
            </w:r>
          </w:p>
        </w:tc>
        <w:tc>
          <w:tcPr>
            <w:tcW w:w="1859" w:type="dxa"/>
          </w:tcPr>
          <w:p w14:paraId="679084CD" w14:textId="77777777" w:rsidR="007C7AEB" w:rsidRPr="0086747D" w:rsidRDefault="007C7AEB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PPiW.U04</w:t>
            </w:r>
          </w:p>
          <w:p w14:paraId="2E43A6AF" w14:textId="77777777" w:rsidR="007C7AEB" w:rsidRPr="0086747D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PPiW.U06</w:t>
            </w:r>
          </w:p>
          <w:p w14:paraId="745E44DD" w14:textId="77777777" w:rsidR="007C7AEB" w:rsidRPr="0086747D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PPiW.U07</w:t>
            </w:r>
          </w:p>
          <w:p w14:paraId="5F84C274" w14:textId="77777777" w:rsidR="00A45093" w:rsidRPr="0086747D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PPiW.U08</w:t>
            </w:r>
          </w:p>
          <w:p w14:paraId="0324B2D6" w14:textId="77777777" w:rsidR="007C7AEB" w:rsidRPr="0086747D" w:rsidRDefault="00A4509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PPiW.U09</w:t>
            </w:r>
            <w:r w:rsidR="007C7AEB" w:rsidRPr="0086747D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1ED754A" w14:textId="77777777" w:rsidR="00A45093" w:rsidRPr="0086747D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="00A45093" w:rsidRPr="0086747D" w14:paraId="4637C7B6" w14:textId="77777777" w:rsidTr="002F435B">
        <w:tc>
          <w:tcPr>
            <w:tcW w:w="1681" w:type="dxa"/>
          </w:tcPr>
          <w:p w14:paraId="4B6CCFFD" w14:textId="77777777" w:rsidR="00A45093" w:rsidRPr="0086747D" w:rsidRDefault="007C7AEB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980" w:type="dxa"/>
          </w:tcPr>
          <w:p w14:paraId="2874007E" w14:textId="77777777" w:rsidR="007C7AEB" w:rsidRPr="0086747D" w:rsidRDefault="007C7AEB" w:rsidP="00487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Student jest gotów do:</w:t>
            </w:r>
          </w:p>
          <w:p w14:paraId="0543A49D" w14:textId="77777777" w:rsidR="00A45093" w:rsidRPr="0086747D" w:rsidRDefault="007C7AEB" w:rsidP="00487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krzewienia postawy dbałości o aktywność fizyczną.</w:t>
            </w:r>
          </w:p>
        </w:tc>
        <w:tc>
          <w:tcPr>
            <w:tcW w:w="1859" w:type="dxa"/>
          </w:tcPr>
          <w:p w14:paraId="0F0ECF6A" w14:textId="77777777" w:rsidR="00A45093" w:rsidRPr="0086747D" w:rsidRDefault="007C7AEB" w:rsidP="00BF35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  <w:tr w:rsidR="002F435B" w:rsidRPr="0086747D" w14:paraId="4FC1E903" w14:textId="77777777" w:rsidTr="002F435B">
        <w:tc>
          <w:tcPr>
            <w:tcW w:w="1681" w:type="dxa"/>
          </w:tcPr>
          <w:p w14:paraId="09830169" w14:textId="22C16240" w:rsidR="002F435B" w:rsidRPr="0086747D" w:rsidRDefault="002F435B" w:rsidP="002F43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 04</w:t>
            </w:r>
          </w:p>
        </w:tc>
        <w:tc>
          <w:tcPr>
            <w:tcW w:w="5980" w:type="dxa"/>
          </w:tcPr>
          <w:p w14:paraId="01D9CB0D" w14:textId="6860F3F6" w:rsidR="002F435B" w:rsidRPr="00737AB4" w:rsidRDefault="002F435B" w:rsidP="002F43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7AB4">
              <w:rPr>
                <w:rFonts w:ascii="Corbel" w:hAnsi="Corbel"/>
                <w:sz w:val="24"/>
                <w:szCs w:val="24"/>
              </w:rPr>
              <w:t>Animuje dzieci do kultury fizycznej wykorzystując przy tym gry i zabawy muzyczno-  ruchowe</w:t>
            </w:r>
          </w:p>
        </w:tc>
        <w:tc>
          <w:tcPr>
            <w:tcW w:w="1859" w:type="dxa"/>
          </w:tcPr>
          <w:p w14:paraId="1B4F6427" w14:textId="5796A699" w:rsidR="002F435B" w:rsidRPr="0086747D" w:rsidRDefault="004D73D0" w:rsidP="002F43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032CE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</w:tbl>
    <w:p w14:paraId="64F55F6A" w14:textId="77777777" w:rsidR="0085747A" w:rsidRPr="0086747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5A5E98" w14:textId="77777777" w:rsidR="006C04CA" w:rsidRPr="0086747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b/>
          <w:sz w:val="24"/>
          <w:szCs w:val="24"/>
        </w:rPr>
        <w:t>3.3</w:t>
      </w:r>
      <w:r w:rsidR="001D7B54" w:rsidRPr="0086747D">
        <w:rPr>
          <w:rFonts w:ascii="Corbel" w:hAnsi="Corbel"/>
          <w:b/>
          <w:sz w:val="24"/>
          <w:szCs w:val="24"/>
        </w:rPr>
        <w:t xml:space="preserve"> </w:t>
      </w:r>
      <w:r w:rsidR="0085747A" w:rsidRPr="0086747D">
        <w:rPr>
          <w:rFonts w:ascii="Corbel" w:hAnsi="Corbel"/>
          <w:b/>
          <w:sz w:val="24"/>
          <w:szCs w:val="24"/>
        </w:rPr>
        <w:t>T</w:t>
      </w:r>
      <w:r w:rsidR="001D7B54" w:rsidRPr="0086747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6747D">
        <w:rPr>
          <w:rFonts w:ascii="Corbel" w:hAnsi="Corbel"/>
          <w:sz w:val="24"/>
          <w:szCs w:val="24"/>
        </w:rPr>
        <w:t xml:space="preserve"> </w:t>
      </w:r>
    </w:p>
    <w:p w14:paraId="09EBB514" w14:textId="77777777" w:rsidR="0085747A" w:rsidRPr="0086747D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6747D">
        <w:rPr>
          <w:rFonts w:ascii="Corbel" w:hAnsi="Corbel"/>
          <w:sz w:val="24"/>
          <w:szCs w:val="24"/>
        </w:rPr>
        <w:t xml:space="preserve"> </w:t>
      </w:r>
    </w:p>
    <w:p w14:paraId="328E7B29" w14:textId="77777777" w:rsidR="00675843" w:rsidRPr="0086747D" w:rsidRDefault="0085747A" w:rsidP="006C04C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6747D" w14:paraId="691DA63A" w14:textId="77777777" w:rsidTr="00A45093">
        <w:tc>
          <w:tcPr>
            <w:tcW w:w="9639" w:type="dxa"/>
          </w:tcPr>
          <w:p w14:paraId="1F17A4E5" w14:textId="77777777" w:rsidR="0085747A" w:rsidRPr="0086747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86747D" w14:paraId="6E258858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EF263" w14:textId="77777777" w:rsidR="00A45093" w:rsidRPr="0086747D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Bezpieczeństwo podczas zajęć ruchowych.</w:t>
            </w:r>
          </w:p>
        </w:tc>
      </w:tr>
      <w:tr w:rsidR="00A45093" w:rsidRPr="0086747D" w14:paraId="7C83052A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C83A4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A45093" w:rsidRPr="0086747D" w14:paraId="048B26CC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A0D40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Analiza podstawy programowej edukacji wczesnoszkolnej oraz komentarza do niej.</w:t>
            </w:r>
          </w:p>
        </w:tc>
      </w:tr>
      <w:tr w:rsidR="00A45093" w:rsidRPr="0086747D" w14:paraId="0B3A60BF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C0BB7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Metody stosowane podczas zajęć ruchowych</w:t>
            </w:r>
          </w:p>
        </w:tc>
      </w:tr>
      <w:tr w:rsidR="00A45093" w:rsidRPr="0086747D" w14:paraId="269BE83E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E3D20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Pozycje wyjściowe do ćwiczeń gimnastycznych.</w:t>
            </w:r>
          </w:p>
        </w:tc>
      </w:tr>
      <w:tr w:rsidR="00A45093" w:rsidRPr="0086747D" w14:paraId="39FECDB2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9506A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Zasady dydaktyczne obowiązujące podczas zajęć ruchowych.</w:t>
            </w:r>
          </w:p>
        </w:tc>
      </w:tr>
    </w:tbl>
    <w:p w14:paraId="7F2601AC" w14:textId="77777777" w:rsidR="0085747A" w:rsidRPr="0086747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01B25C8" w14:textId="00E957BD" w:rsidR="0085747A" w:rsidRPr="0086747D" w:rsidRDefault="0085747A" w:rsidP="006C04C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sz w:val="24"/>
          <w:szCs w:val="24"/>
        </w:rPr>
        <w:t>Problematyka ćwiczeń audytory</w:t>
      </w:r>
      <w:r w:rsidR="003A5A1E" w:rsidRPr="0086747D">
        <w:rPr>
          <w:rFonts w:ascii="Corbel" w:hAnsi="Corbel"/>
          <w:sz w:val="24"/>
          <w:szCs w:val="24"/>
        </w:rPr>
        <w:t>jnych</w:t>
      </w:r>
      <w:r w:rsidR="0086747D">
        <w:rPr>
          <w:rFonts w:ascii="Corbel" w:hAnsi="Corbel"/>
          <w:sz w:val="24"/>
          <w:szCs w:val="24"/>
        </w:rPr>
        <w:t xml:space="preserve">, </w:t>
      </w:r>
      <w:r w:rsidR="0086747D" w:rsidRPr="008032CE">
        <w:rPr>
          <w:rFonts w:ascii="Corbel" w:hAnsi="Corbel"/>
          <w:sz w:val="24"/>
          <w:szCs w:val="24"/>
        </w:rPr>
        <w:t>konwersatoryjnych, laboratoryjnych, 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6747D" w14:paraId="0482F6F3" w14:textId="77777777" w:rsidTr="00A45093">
        <w:tc>
          <w:tcPr>
            <w:tcW w:w="9639" w:type="dxa"/>
          </w:tcPr>
          <w:p w14:paraId="5C856510" w14:textId="77777777" w:rsidR="0085747A" w:rsidRPr="0086747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86747D" w14:paraId="0B0289D0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87D7A" w14:textId="77777777" w:rsidR="00A45093" w:rsidRPr="0086747D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</w:p>
        </w:tc>
      </w:tr>
      <w:tr w:rsidR="00A45093" w:rsidRPr="0086747D" w14:paraId="3B34A309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B7E4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A45093" w:rsidRPr="0086747D" w14:paraId="7DB92565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F57D3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Opracowanie scenariuszy zajęć z wychowania fizycznego  (gry i zabawy ruchowe). Prowadzenie zajęć w zakresie gier i zabaw ruchowych.</w:t>
            </w:r>
          </w:p>
        </w:tc>
      </w:tr>
      <w:tr w:rsidR="00A45093" w:rsidRPr="0086747D" w14:paraId="4BADA12D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C9BB0" w14:textId="5C19DA1E" w:rsidR="00A45093" w:rsidRPr="0086747D" w:rsidRDefault="00444BB1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scenariuszy przykładowej lekcji WF</w:t>
            </w:r>
          </w:p>
          <w:p w14:paraId="244D7C7E" w14:textId="77777777" w:rsidR="00A45093" w:rsidRPr="0086747D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Metody i formy stosowane w zajęciach wychowania fizycznego.</w:t>
            </w:r>
          </w:p>
        </w:tc>
      </w:tr>
      <w:tr w:rsidR="00A45093" w:rsidRPr="0086747D" w14:paraId="5AFF11A5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D060D" w14:textId="77777777" w:rsidR="00A45093" w:rsidRPr="0086747D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Prowadzenie i omawianie zajęć w zakresie metodyki gier sportowych.</w:t>
            </w:r>
          </w:p>
          <w:p w14:paraId="11ADFE3C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Zasady stosowane podczas zajęć wychowania fizycznego.</w:t>
            </w:r>
          </w:p>
        </w:tc>
      </w:tr>
      <w:tr w:rsidR="00A45093" w:rsidRPr="0086747D" w14:paraId="6DF70757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4DC95" w14:textId="77777777" w:rsidR="00A45093" w:rsidRPr="0086747D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Prowadzenie i omawianie zajęć w zakresie metodyki gier rekreacyjnych.</w:t>
            </w:r>
          </w:p>
          <w:p w14:paraId="009EFA5A" w14:textId="77777777" w:rsidR="00A45093" w:rsidRPr="0086747D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Czynniki środki i warunki w zajęciach wychowania fizycznego.</w:t>
            </w:r>
          </w:p>
        </w:tc>
      </w:tr>
      <w:tr w:rsidR="00A45093" w:rsidRPr="0086747D" w14:paraId="3545D068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E537E" w14:textId="49F82A4E" w:rsidR="00A45093" w:rsidRPr="0086747D" w:rsidRDefault="00A45093" w:rsidP="006B658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Pro</w:t>
            </w:r>
            <w:r w:rsidR="006B6583">
              <w:rPr>
                <w:rFonts w:ascii="Corbel" w:hAnsi="Corbel"/>
                <w:sz w:val="24"/>
                <w:szCs w:val="24"/>
              </w:rPr>
              <w:t>mocja zdrowia, animacja wykorzystywane w WF</w:t>
            </w:r>
            <w:r w:rsidR="00CA1AF1">
              <w:rPr>
                <w:rFonts w:ascii="Corbel" w:hAnsi="Corbel"/>
                <w:sz w:val="24"/>
                <w:szCs w:val="24"/>
              </w:rPr>
              <w:t xml:space="preserve">-chusta animacyjna </w:t>
            </w:r>
          </w:p>
        </w:tc>
      </w:tr>
      <w:tr w:rsidR="00A45093" w:rsidRPr="0086747D" w14:paraId="394DDFB7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8F222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Innowacyjne metody prowadzenia zajęć z wychowania fizycznego i zdrowotnego.</w:t>
            </w:r>
          </w:p>
        </w:tc>
      </w:tr>
    </w:tbl>
    <w:p w14:paraId="7B8C2F64" w14:textId="77777777" w:rsidR="0085747A" w:rsidRPr="0086747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030D35" w14:textId="77777777" w:rsidR="0085747A" w:rsidRPr="0086747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6747D">
        <w:rPr>
          <w:rFonts w:ascii="Corbel" w:hAnsi="Corbel"/>
          <w:smallCaps w:val="0"/>
          <w:szCs w:val="24"/>
        </w:rPr>
        <w:t>3.4 Metody dydaktyczne</w:t>
      </w:r>
      <w:r w:rsidRPr="0086747D">
        <w:rPr>
          <w:rFonts w:ascii="Corbel" w:hAnsi="Corbel"/>
          <w:b w:val="0"/>
          <w:smallCaps w:val="0"/>
          <w:szCs w:val="24"/>
        </w:rPr>
        <w:t xml:space="preserve"> </w:t>
      </w:r>
    </w:p>
    <w:p w14:paraId="2C1E8A17" w14:textId="77777777" w:rsidR="0085747A" w:rsidRPr="008674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A4540C" w14:textId="77777777" w:rsidR="00A45093" w:rsidRPr="0086747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86747D">
        <w:rPr>
          <w:rFonts w:ascii="Corbel" w:hAnsi="Corbel"/>
          <w:b w:val="0"/>
          <w:iCs/>
          <w:smallCaps w:val="0"/>
          <w:szCs w:val="24"/>
        </w:rPr>
        <w:t>W</w:t>
      </w:r>
      <w:r w:rsidR="0085747A" w:rsidRPr="0086747D">
        <w:rPr>
          <w:rFonts w:ascii="Corbel" w:hAnsi="Corbel"/>
          <w:b w:val="0"/>
          <w:iCs/>
          <w:smallCaps w:val="0"/>
          <w:szCs w:val="24"/>
        </w:rPr>
        <w:t>ykład</w:t>
      </w:r>
      <w:r w:rsidRPr="0086747D">
        <w:rPr>
          <w:rFonts w:ascii="Corbel" w:hAnsi="Corbel"/>
          <w:b w:val="0"/>
          <w:iCs/>
          <w:smallCaps w:val="0"/>
          <w:szCs w:val="24"/>
        </w:rPr>
        <w:t>: wykład</w:t>
      </w:r>
      <w:r w:rsidR="0085747A" w:rsidRPr="0086747D">
        <w:rPr>
          <w:rFonts w:ascii="Corbel" w:hAnsi="Corbel"/>
          <w:b w:val="0"/>
          <w:iCs/>
          <w:smallCaps w:val="0"/>
          <w:szCs w:val="24"/>
        </w:rPr>
        <w:t xml:space="preserve"> problemowy</w:t>
      </w:r>
      <w:r w:rsidR="00923D7D" w:rsidRPr="0086747D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85747A" w:rsidRPr="0086747D">
        <w:rPr>
          <w:rFonts w:ascii="Corbel" w:hAnsi="Corbel"/>
          <w:b w:val="0"/>
          <w:iCs/>
          <w:smallCaps w:val="0"/>
          <w:szCs w:val="24"/>
        </w:rPr>
        <w:t>wykład z prezentacją multimedialną</w:t>
      </w:r>
      <w:r w:rsidR="00923D7D" w:rsidRPr="0086747D">
        <w:rPr>
          <w:rFonts w:ascii="Corbel" w:hAnsi="Corbel"/>
          <w:b w:val="0"/>
          <w:iCs/>
          <w:smallCaps w:val="0"/>
          <w:szCs w:val="24"/>
        </w:rPr>
        <w:t>,</w:t>
      </w:r>
      <w:r w:rsidR="0085747A" w:rsidRPr="0086747D">
        <w:rPr>
          <w:rFonts w:ascii="Corbel" w:hAnsi="Corbel"/>
          <w:b w:val="0"/>
          <w:iCs/>
          <w:smallCaps w:val="0"/>
          <w:szCs w:val="24"/>
        </w:rPr>
        <w:t xml:space="preserve"> </w:t>
      </w:r>
    </w:p>
    <w:p w14:paraId="7D3912F8" w14:textId="77777777" w:rsidR="00153C41" w:rsidRPr="0086747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86747D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A45093" w:rsidRPr="0086747D">
        <w:rPr>
          <w:rFonts w:ascii="Corbel" w:hAnsi="Corbel"/>
          <w:b w:val="0"/>
          <w:iCs/>
          <w:smallCaps w:val="0"/>
          <w:szCs w:val="24"/>
        </w:rPr>
        <w:t>, ćwiczenia praktyczne, samodzielne prowadzenie części zajęć, dyskusja</w:t>
      </w:r>
      <w:r w:rsidR="0071620A" w:rsidRPr="0086747D">
        <w:rPr>
          <w:rFonts w:ascii="Corbel" w:hAnsi="Corbel"/>
          <w:b w:val="0"/>
          <w:iCs/>
          <w:smallCaps w:val="0"/>
          <w:szCs w:val="24"/>
        </w:rPr>
        <w:t>,</w:t>
      </w:r>
      <w:r w:rsidR="001718A7" w:rsidRPr="0086747D">
        <w:rPr>
          <w:rFonts w:ascii="Corbel" w:hAnsi="Corbel"/>
          <w:b w:val="0"/>
          <w:iCs/>
          <w:smallCaps w:val="0"/>
          <w:szCs w:val="24"/>
        </w:rPr>
        <w:t xml:space="preserve"> praca w </w:t>
      </w:r>
      <w:r w:rsidR="0085747A" w:rsidRPr="0086747D">
        <w:rPr>
          <w:rFonts w:ascii="Corbel" w:hAnsi="Corbel"/>
          <w:b w:val="0"/>
          <w:iCs/>
          <w:smallCaps w:val="0"/>
          <w:szCs w:val="24"/>
        </w:rPr>
        <w:t>grupach</w:t>
      </w:r>
      <w:r w:rsidR="0071620A" w:rsidRPr="0086747D">
        <w:rPr>
          <w:rFonts w:ascii="Corbel" w:hAnsi="Corbel"/>
          <w:b w:val="0"/>
          <w:iCs/>
          <w:smallCaps w:val="0"/>
          <w:szCs w:val="24"/>
        </w:rPr>
        <w:t xml:space="preserve"> (</w:t>
      </w:r>
      <w:r w:rsidR="0085747A" w:rsidRPr="0086747D">
        <w:rPr>
          <w:rFonts w:ascii="Corbel" w:hAnsi="Corbel"/>
          <w:b w:val="0"/>
          <w:iCs/>
          <w:smallCaps w:val="0"/>
          <w:szCs w:val="24"/>
        </w:rPr>
        <w:t>rozwiązywanie zadań</w:t>
      </w:r>
      <w:r w:rsidR="0071620A" w:rsidRPr="0086747D">
        <w:rPr>
          <w:rFonts w:ascii="Corbel" w:hAnsi="Corbel"/>
          <w:b w:val="0"/>
          <w:iCs/>
          <w:smallCaps w:val="0"/>
          <w:szCs w:val="24"/>
        </w:rPr>
        <w:t>,</w:t>
      </w:r>
      <w:r w:rsidR="0085747A" w:rsidRPr="0086747D">
        <w:rPr>
          <w:rFonts w:ascii="Corbel" w:hAnsi="Corbel"/>
          <w:b w:val="0"/>
          <w:iCs/>
          <w:smallCaps w:val="0"/>
          <w:szCs w:val="24"/>
        </w:rPr>
        <w:t xml:space="preserve"> dyskusja</w:t>
      </w:r>
      <w:r w:rsidR="00A45093" w:rsidRPr="0086747D">
        <w:rPr>
          <w:rFonts w:ascii="Corbel" w:hAnsi="Corbel"/>
          <w:b w:val="0"/>
          <w:iCs/>
          <w:smallCaps w:val="0"/>
          <w:szCs w:val="24"/>
        </w:rPr>
        <w:t>)</w:t>
      </w:r>
    </w:p>
    <w:p w14:paraId="1199A04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CF5036" w14:textId="77777777" w:rsid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16D10A" w14:textId="77777777" w:rsid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7A0255" w14:textId="77777777" w:rsid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F1F508" w14:textId="77777777" w:rsid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4D4E76" w14:textId="77777777" w:rsid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032D9E" w14:textId="77777777" w:rsid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59C3AE" w14:textId="77777777" w:rsid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D27AEC" w14:textId="77777777" w:rsid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017196" w14:textId="77777777" w:rsidR="0086747D" w:rsidRP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A71BD0" w14:textId="77777777" w:rsidR="0085747A" w:rsidRPr="0086747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6747D">
        <w:rPr>
          <w:rFonts w:ascii="Corbel" w:hAnsi="Corbel"/>
          <w:smallCaps w:val="0"/>
          <w:szCs w:val="24"/>
        </w:rPr>
        <w:t xml:space="preserve">4. </w:t>
      </w:r>
      <w:r w:rsidR="0085747A" w:rsidRPr="0086747D">
        <w:rPr>
          <w:rFonts w:ascii="Corbel" w:hAnsi="Corbel"/>
          <w:smallCaps w:val="0"/>
          <w:szCs w:val="24"/>
        </w:rPr>
        <w:t>METODY I KRYTERIA OCENY</w:t>
      </w:r>
      <w:r w:rsidR="009F4610" w:rsidRPr="0086747D">
        <w:rPr>
          <w:rFonts w:ascii="Corbel" w:hAnsi="Corbel"/>
          <w:smallCaps w:val="0"/>
          <w:szCs w:val="24"/>
        </w:rPr>
        <w:t xml:space="preserve"> </w:t>
      </w:r>
    </w:p>
    <w:p w14:paraId="1EE2C7BE" w14:textId="77777777" w:rsidR="00923D7D" w:rsidRPr="0086747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157AF1" w14:textId="77777777" w:rsidR="0085747A" w:rsidRPr="0086747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6747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6747D">
        <w:rPr>
          <w:rFonts w:ascii="Corbel" w:hAnsi="Corbel"/>
          <w:smallCaps w:val="0"/>
          <w:szCs w:val="24"/>
        </w:rPr>
        <w:t>uczenia się</w:t>
      </w:r>
    </w:p>
    <w:p w14:paraId="3C1A7539" w14:textId="77777777" w:rsidR="0085747A" w:rsidRPr="008674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5340"/>
        <w:gridCol w:w="2242"/>
      </w:tblGrid>
      <w:tr w:rsidR="0085747A" w:rsidRPr="0086747D" w14:paraId="79648D5E" w14:textId="77777777" w:rsidTr="00B24C14">
        <w:tc>
          <w:tcPr>
            <w:tcW w:w="1974" w:type="dxa"/>
            <w:vAlign w:val="center"/>
          </w:tcPr>
          <w:p w14:paraId="5E0FE758" w14:textId="77777777" w:rsidR="0085747A" w:rsidRPr="0086747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14:paraId="232AFA6E" w14:textId="77777777" w:rsidR="0085747A" w:rsidRPr="0086747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8674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2D6112C" w14:textId="1E5F2630" w:rsidR="0085747A" w:rsidRPr="0086747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674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projekt, sprawozdanie, obserwacja w trakcie zajęć)</w:t>
            </w:r>
          </w:p>
        </w:tc>
        <w:tc>
          <w:tcPr>
            <w:tcW w:w="2287" w:type="dxa"/>
            <w:vAlign w:val="center"/>
          </w:tcPr>
          <w:p w14:paraId="295D9C34" w14:textId="77777777" w:rsidR="00923D7D" w:rsidRPr="0086747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73E3ADB" w14:textId="77777777" w:rsidR="0085747A" w:rsidRPr="0086747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6747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6747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45093" w:rsidRPr="0086747D" w14:paraId="09121F57" w14:textId="77777777" w:rsidTr="00EA6B76">
        <w:tc>
          <w:tcPr>
            <w:tcW w:w="1974" w:type="dxa"/>
          </w:tcPr>
          <w:p w14:paraId="219036A0" w14:textId="77777777" w:rsidR="00A45093" w:rsidRPr="0086747D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6747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6747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85" w:type="dxa"/>
          </w:tcPr>
          <w:p w14:paraId="348C6C1F" w14:textId="77777777" w:rsidR="00A45093" w:rsidRPr="0086747D" w:rsidRDefault="00B24C14" w:rsidP="00B24C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przygotowanie i prezentacja materiału , obserwacja w trakcie zajęć, kolokwium.</w:t>
            </w:r>
          </w:p>
        </w:tc>
        <w:tc>
          <w:tcPr>
            <w:tcW w:w="2287" w:type="dxa"/>
            <w:vAlign w:val="center"/>
          </w:tcPr>
          <w:p w14:paraId="0A1CAC7E" w14:textId="77777777" w:rsidR="00A45093" w:rsidRPr="0086747D" w:rsidRDefault="009C00CD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ćw.</w:t>
            </w:r>
            <w:r w:rsidR="00A45093" w:rsidRPr="0086747D">
              <w:rPr>
                <w:rFonts w:ascii="Corbel" w:hAnsi="Corbel"/>
                <w:sz w:val="24"/>
                <w:szCs w:val="24"/>
              </w:rPr>
              <w:t>, W.</w:t>
            </w:r>
          </w:p>
        </w:tc>
      </w:tr>
      <w:tr w:rsidR="00A45093" w:rsidRPr="0086747D" w14:paraId="73234D51" w14:textId="77777777" w:rsidTr="00EA6B76">
        <w:tc>
          <w:tcPr>
            <w:tcW w:w="1974" w:type="dxa"/>
          </w:tcPr>
          <w:p w14:paraId="1748FD9D" w14:textId="77777777" w:rsidR="00A45093" w:rsidRPr="0086747D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747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85" w:type="dxa"/>
          </w:tcPr>
          <w:p w14:paraId="66361B91" w14:textId="51A48883" w:rsidR="00A45093" w:rsidRPr="0086747D" w:rsidRDefault="007C7AEB" w:rsidP="007C7A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B24C14" w:rsidRPr="0086747D">
              <w:rPr>
                <w:rFonts w:ascii="Corbel" w:hAnsi="Corbel"/>
                <w:sz w:val="24"/>
                <w:szCs w:val="24"/>
              </w:rPr>
              <w:t xml:space="preserve"> prowadzenie części zajęć, wypowiedź, </w:t>
            </w:r>
            <w:r w:rsidR="0076286B" w:rsidRPr="0086747D">
              <w:rPr>
                <w:rFonts w:ascii="Corbel" w:hAnsi="Corbel"/>
                <w:sz w:val="24"/>
                <w:szCs w:val="24"/>
              </w:rPr>
              <w:t>kolokwium.</w:t>
            </w:r>
          </w:p>
        </w:tc>
        <w:tc>
          <w:tcPr>
            <w:tcW w:w="2287" w:type="dxa"/>
            <w:vAlign w:val="center"/>
          </w:tcPr>
          <w:p w14:paraId="44CC77F8" w14:textId="77777777" w:rsidR="00A45093" w:rsidRPr="0086747D" w:rsidRDefault="009C00CD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ćw</w:t>
            </w:r>
            <w:r w:rsidR="00A45093" w:rsidRPr="0086747D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  <w:tr w:rsidR="00A45093" w:rsidRPr="0086747D" w14:paraId="60FB3372" w14:textId="77777777" w:rsidTr="00EA6B76">
        <w:tc>
          <w:tcPr>
            <w:tcW w:w="1974" w:type="dxa"/>
          </w:tcPr>
          <w:p w14:paraId="2C5A0FAB" w14:textId="77777777" w:rsidR="00A45093" w:rsidRPr="0086747D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747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85" w:type="dxa"/>
          </w:tcPr>
          <w:p w14:paraId="1617D4B0" w14:textId="77777777" w:rsidR="00A45093" w:rsidRPr="0086747D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świadomy i aktywny udział w zajęciach,</w:t>
            </w:r>
            <w:r w:rsidR="00B24C14" w:rsidRPr="0086747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6747D">
              <w:rPr>
                <w:rFonts w:ascii="Corbel" w:hAnsi="Corbel"/>
                <w:sz w:val="24"/>
                <w:szCs w:val="24"/>
              </w:rPr>
              <w:t>obserwacja w trakcie zajęć.</w:t>
            </w:r>
          </w:p>
        </w:tc>
        <w:tc>
          <w:tcPr>
            <w:tcW w:w="2287" w:type="dxa"/>
            <w:vAlign w:val="center"/>
          </w:tcPr>
          <w:p w14:paraId="2B4714F1" w14:textId="77777777" w:rsidR="00A45093" w:rsidRPr="0086747D" w:rsidRDefault="009C00CD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ćw.</w:t>
            </w:r>
            <w:r w:rsidR="00A45093" w:rsidRPr="0086747D">
              <w:rPr>
                <w:rFonts w:ascii="Corbel" w:hAnsi="Corbel"/>
                <w:sz w:val="24"/>
                <w:szCs w:val="24"/>
              </w:rPr>
              <w:t>, W.</w:t>
            </w:r>
          </w:p>
        </w:tc>
      </w:tr>
      <w:tr w:rsidR="00395569" w:rsidRPr="0086747D" w14:paraId="4970EC32" w14:textId="77777777" w:rsidTr="00EA6B76">
        <w:tc>
          <w:tcPr>
            <w:tcW w:w="1974" w:type="dxa"/>
          </w:tcPr>
          <w:p w14:paraId="35B8D349" w14:textId="1509F819" w:rsidR="00395569" w:rsidRPr="0086747D" w:rsidRDefault="00395569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4501E2">
              <w:rPr>
                <w:rFonts w:ascii="Corbel" w:hAnsi="Corbel"/>
                <w:b w:val="0"/>
                <w:szCs w:val="24"/>
              </w:rPr>
              <w:t>_04</w:t>
            </w:r>
          </w:p>
        </w:tc>
        <w:tc>
          <w:tcPr>
            <w:tcW w:w="5485" w:type="dxa"/>
          </w:tcPr>
          <w:p w14:paraId="0E8E623A" w14:textId="17121F4C" w:rsidR="00395569" w:rsidRPr="0086747D" w:rsidRDefault="00B76E4A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Tworzenie </w:t>
            </w:r>
            <w:r w:rsidR="00620922">
              <w:rPr>
                <w:rFonts w:ascii="Corbel" w:hAnsi="Corbel"/>
                <w:sz w:val="24"/>
                <w:szCs w:val="24"/>
              </w:rPr>
              <w:t>projektów animacyjnych</w:t>
            </w:r>
          </w:p>
        </w:tc>
        <w:tc>
          <w:tcPr>
            <w:tcW w:w="2287" w:type="dxa"/>
            <w:vAlign w:val="center"/>
          </w:tcPr>
          <w:p w14:paraId="075B0239" w14:textId="412D699B" w:rsidR="00395569" w:rsidRPr="0086747D" w:rsidRDefault="004501E2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ćw., W.</w:t>
            </w:r>
          </w:p>
        </w:tc>
      </w:tr>
    </w:tbl>
    <w:p w14:paraId="1FF18AB6" w14:textId="77777777" w:rsidR="00923D7D" w:rsidRPr="008674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6329FB" w14:textId="77777777" w:rsidR="0085747A" w:rsidRPr="0086747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6747D">
        <w:rPr>
          <w:rFonts w:ascii="Corbel" w:hAnsi="Corbel"/>
          <w:smallCaps w:val="0"/>
          <w:szCs w:val="24"/>
        </w:rPr>
        <w:t xml:space="preserve">4.2 </w:t>
      </w:r>
      <w:r w:rsidR="0085747A" w:rsidRPr="0086747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6747D">
        <w:rPr>
          <w:rFonts w:ascii="Corbel" w:hAnsi="Corbel"/>
          <w:smallCaps w:val="0"/>
          <w:szCs w:val="24"/>
        </w:rPr>
        <w:t xml:space="preserve"> </w:t>
      </w:r>
    </w:p>
    <w:p w14:paraId="474E4F0F" w14:textId="77777777" w:rsidR="00923D7D" w:rsidRPr="0086747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6747D" w14:paraId="259D7427" w14:textId="77777777" w:rsidTr="00D02EDA">
        <w:tc>
          <w:tcPr>
            <w:tcW w:w="9670" w:type="dxa"/>
          </w:tcPr>
          <w:p w14:paraId="223BDA3A" w14:textId="77777777" w:rsidR="00D02EDA" w:rsidRPr="0086747D" w:rsidRDefault="00D02EDA" w:rsidP="00D02ED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uczestnictwo w zajęciach</w:t>
            </w:r>
          </w:p>
          <w:p w14:paraId="6D2FAC7F" w14:textId="77777777" w:rsidR="00D02EDA" w:rsidRPr="0086747D" w:rsidRDefault="00D02EDA" w:rsidP="00D02ED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aktywność podczas zajęć</w:t>
            </w:r>
          </w:p>
          <w:p w14:paraId="58F984A3" w14:textId="77777777" w:rsidR="00D02EDA" w:rsidRPr="0086747D" w:rsidRDefault="00D02EDA" w:rsidP="00D02EDA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pozytywna ocena przygotowania i prowadzenia scenariuszy zajęć</w:t>
            </w:r>
          </w:p>
          <w:p w14:paraId="77624ED5" w14:textId="77777777" w:rsidR="00D02EDA" w:rsidRPr="0086747D" w:rsidRDefault="00D02EDA" w:rsidP="00D02EDA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pozytywna ocena z kolokwium</w:t>
            </w:r>
          </w:p>
          <w:p w14:paraId="1177379E" w14:textId="4E0B5612" w:rsidR="0085747A" w:rsidRPr="0086747D" w:rsidRDefault="0085747A" w:rsidP="003C0472">
            <w:pPr>
              <w:spacing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47DC826" w14:textId="77777777" w:rsidR="0085747A" w:rsidRPr="008674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741454" w14:textId="77777777" w:rsidR="009F4610" w:rsidRPr="0086747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6747D">
        <w:rPr>
          <w:rFonts w:ascii="Corbel" w:hAnsi="Corbel"/>
          <w:b/>
          <w:sz w:val="24"/>
          <w:szCs w:val="24"/>
        </w:rPr>
        <w:t xml:space="preserve">5. </w:t>
      </w:r>
      <w:r w:rsidR="00C61DC5" w:rsidRPr="0086747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3C88AB" w14:textId="77777777" w:rsidR="0085747A" w:rsidRPr="008674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3"/>
        <w:gridCol w:w="5037"/>
      </w:tblGrid>
      <w:tr w:rsidR="0085747A" w:rsidRPr="0086747D" w14:paraId="347A3351" w14:textId="77777777" w:rsidTr="0086747D">
        <w:tc>
          <w:tcPr>
            <w:tcW w:w="4536" w:type="dxa"/>
            <w:vAlign w:val="center"/>
          </w:tcPr>
          <w:p w14:paraId="75540420" w14:textId="77777777" w:rsidR="0085747A" w:rsidRPr="0086747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6747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6747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6747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5103" w:type="dxa"/>
            <w:vAlign w:val="center"/>
          </w:tcPr>
          <w:p w14:paraId="332F3111" w14:textId="77777777" w:rsidR="0085747A" w:rsidRPr="0086747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6747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6747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6747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6747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6747D" w14:paraId="1DE89B7E" w14:textId="77777777" w:rsidTr="0086747D">
        <w:tc>
          <w:tcPr>
            <w:tcW w:w="4536" w:type="dxa"/>
          </w:tcPr>
          <w:p w14:paraId="4F0F719B" w14:textId="77777777" w:rsidR="0085747A" w:rsidRPr="0086747D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G</w:t>
            </w:r>
            <w:r w:rsidR="0085747A" w:rsidRPr="0086747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86747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86747D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86747D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86747D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86747D">
              <w:rPr>
                <w:rFonts w:ascii="Corbel" w:hAnsi="Corbel"/>
                <w:sz w:val="24"/>
                <w:szCs w:val="24"/>
              </w:rPr>
              <w:t> </w:t>
            </w:r>
            <w:r w:rsidR="0045729E" w:rsidRPr="0086747D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86747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6747D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86747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14:paraId="1E863694" w14:textId="79614FB1" w:rsidR="0085747A" w:rsidRPr="0086747D" w:rsidRDefault="00867D6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86747D" w14:paraId="0054BBEB" w14:textId="77777777" w:rsidTr="0086747D">
        <w:tc>
          <w:tcPr>
            <w:tcW w:w="4536" w:type="dxa"/>
          </w:tcPr>
          <w:p w14:paraId="7FA1EE70" w14:textId="77777777" w:rsidR="007444BB" w:rsidRPr="0086747D" w:rsidRDefault="00C61DC5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86747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452B56" w14:textId="77777777" w:rsidR="00C61DC5" w:rsidRPr="0086747D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5103" w:type="dxa"/>
          </w:tcPr>
          <w:p w14:paraId="329C4468" w14:textId="77777777" w:rsidR="007444BB" w:rsidRPr="0086747D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FF90C2C" w14:textId="77777777" w:rsidR="00C61DC5" w:rsidRPr="0086747D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86747D" w14:paraId="16BD6721" w14:textId="77777777" w:rsidTr="0086747D">
        <w:tc>
          <w:tcPr>
            <w:tcW w:w="4536" w:type="dxa"/>
          </w:tcPr>
          <w:p w14:paraId="4DB9E83C" w14:textId="05B231B8" w:rsidR="007444BB" w:rsidRPr="0086747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3C0472" w:rsidRPr="0086747D">
              <w:rPr>
                <w:rFonts w:ascii="Corbel" w:hAnsi="Corbel"/>
                <w:sz w:val="24"/>
                <w:szCs w:val="24"/>
              </w:rPr>
              <w:t>nie kontaktowe</w:t>
            </w:r>
            <w:r w:rsidRPr="0086747D">
              <w:rPr>
                <w:rFonts w:ascii="Corbel" w:hAnsi="Corbel"/>
                <w:sz w:val="24"/>
                <w:szCs w:val="24"/>
              </w:rPr>
              <w:t xml:space="preserve"> – </w:t>
            </w:r>
          </w:p>
          <w:p w14:paraId="700F12AC" w14:textId="77777777" w:rsidR="0071620A" w:rsidRPr="0086747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0D4C46A6" w14:textId="77777777" w:rsidR="007444BB" w:rsidRPr="0086747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23F1304" w14:textId="77777777" w:rsidR="007444BB" w:rsidRPr="0086747D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08C94996" w14:textId="77777777" w:rsidR="00C61DC5" w:rsidRPr="0086747D" w:rsidRDefault="007444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samodzielny projekt</w:t>
            </w:r>
          </w:p>
        </w:tc>
        <w:tc>
          <w:tcPr>
            <w:tcW w:w="5103" w:type="dxa"/>
          </w:tcPr>
          <w:p w14:paraId="2D18BDC2" w14:textId="77777777" w:rsidR="00C61DC5" w:rsidRPr="0086747D" w:rsidRDefault="00C61DC5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9349325" w14:textId="62CAE214" w:rsidR="007444BB" w:rsidRPr="0086747D" w:rsidRDefault="004A1DC1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60FDB9D9" w14:textId="14079484" w:rsidR="007444BB" w:rsidRPr="0086747D" w:rsidRDefault="004A1DC1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00CF97A5" w14:textId="7373AC5E" w:rsidR="007444BB" w:rsidRPr="0086747D" w:rsidRDefault="004A1DC1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6F9584E" w14:textId="70E13BD5" w:rsidR="007444BB" w:rsidRPr="0086747D" w:rsidRDefault="004A1DC1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86747D" w14:paraId="7E231EA0" w14:textId="77777777" w:rsidTr="0086747D">
        <w:tc>
          <w:tcPr>
            <w:tcW w:w="4536" w:type="dxa"/>
          </w:tcPr>
          <w:p w14:paraId="7B2A242B" w14:textId="77777777" w:rsidR="0085747A" w:rsidRPr="0086747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5103" w:type="dxa"/>
          </w:tcPr>
          <w:p w14:paraId="1ABA74E4" w14:textId="088DF7AD" w:rsidR="0085747A" w:rsidRPr="0086747D" w:rsidRDefault="004A1DC1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1C01A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86747D" w14:paraId="13A1A3C6" w14:textId="77777777" w:rsidTr="0086747D">
        <w:tc>
          <w:tcPr>
            <w:tcW w:w="4536" w:type="dxa"/>
          </w:tcPr>
          <w:p w14:paraId="245ACB20" w14:textId="77777777" w:rsidR="0085747A" w:rsidRPr="0086747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6747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5103" w:type="dxa"/>
          </w:tcPr>
          <w:p w14:paraId="4A2F4CC9" w14:textId="77777777" w:rsidR="0085747A" w:rsidRPr="0086747D" w:rsidRDefault="009C00C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1493DC" w14:textId="77777777" w:rsidR="0085747A" w:rsidRPr="0086747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6747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6747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7929DA" w14:textId="77777777" w:rsidR="003E1941" w:rsidRPr="0086747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475C40" w14:textId="77777777" w:rsidR="0085747A" w:rsidRPr="0086747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747D">
        <w:rPr>
          <w:rFonts w:ascii="Corbel" w:hAnsi="Corbel"/>
          <w:smallCaps w:val="0"/>
          <w:szCs w:val="24"/>
        </w:rPr>
        <w:t xml:space="preserve">6. </w:t>
      </w:r>
      <w:r w:rsidR="0085747A" w:rsidRPr="0086747D">
        <w:rPr>
          <w:rFonts w:ascii="Corbel" w:hAnsi="Corbel"/>
          <w:smallCaps w:val="0"/>
          <w:szCs w:val="24"/>
        </w:rPr>
        <w:t>PRAKTYKI ZAWO</w:t>
      </w:r>
      <w:r w:rsidR="009C1331" w:rsidRPr="0086747D">
        <w:rPr>
          <w:rFonts w:ascii="Corbel" w:hAnsi="Corbel"/>
          <w:smallCaps w:val="0"/>
          <w:szCs w:val="24"/>
        </w:rPr>
        <w:t>DOWE W RAMACH PRZEDMIOTU</w:t>
      </w:r>
    </w:p>
    <w:p w14:paraId="7AAAC4BC" w14:textId="77777777" w:rsidR="0085747A" w:rsidRPr="0086747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86747D" w14:paraId="56539305" w14:textId="77777777" w:rsidTr="0071620A">
        <w:trPr>
          <w:trHeight w:val="397"/>
        </w:trPr>
        <w:tc>
          <w:tcPr>
            <w:tcW w:w="3544" w:type="dxa"/>
          </w:tcPr>
          <w:p w14:paraId="044A5710" w14:textId="77777777" w:rsidR="0085747A" w:rsidRPr="008674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2FAB08B" w14:textId="77777777" w:rsidR="0085747A" w:rsidRPr="0086747D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5747A" w:rsidRPr="0086747D" w14:paraId="706134A9" w14:textId="77777777" w:rsidTr="0071620A">
        <w:trPr>
          <w:trHeight w:val="397"/>
        </w:trPr>
        <w:tc>
          <w:tcPr>
            <w:tcW w:w="3544" w:type="dxa"/>
          </w:tcPr>
          <w:p w14:paraId="5F3C0E71" w14:textId="77777777" w:rsidR="0085747A" w:rsidRPr="008674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1E02E6E9" w14:textId="77777777" w:rsidR="0085747A" w:rsidRPr="0086747D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5C2E2430" w14:textId="77777777" w:rsidR="003E1941" w:rsidRPr="0086747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2F3BBF" w14:textId="77777777" w:rsidR="0085747A" w:rsidRPr="0086747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747D">
        <w:rPr>
          <w:rFonts w:ascii="Corbel" w:hAnsi="Corbel"/>
          <w:smallCaps w:val="0"/>
          <w:szCs w:val="24"/>
        </w:rPr>
        <w:t xml:space="preserve">7. </w:t>
      </w:r>
      <w:r w:rsidR="0085747A" w:rsidRPr="0086747D">
        <w:rPr>
          <w:rFonts w:ascii="Corbel" w:hAnsi="Corbel"/>
          <w:smallCaps w:val="0"/>
          <w:szCs w:val="24"/>
        </w:rPr>
        <w:t>LITERATURA</w:t>
      </w:r>
      <w:r w:rsidRPr="0086747D">
        <w:rPr>
          <w:rFonts w:ascii="Corbel" w:hAnsi="Corbel"/>
          <w:smallCaps w:val="0"/>
          <w:szCs w:val="24"/>
        </w:rPr>
        <w:t xml:space="preserve"> </w:t>
      </w:r>
    </w:p>
    <w:p w14:paraId="3C140752" w14:textId="77777777" w:rsidR="00675843" w:rsidRPr="0086747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86747D" w14:paraId="12A17B21" w14:textId="77777777" w:rsidTr="1630DFAC">
        <w:trPr>
          <w:trHeight w:val="397"/>
        </w:trPr>
        <w:tc>
          <w:tcPr>
            <w:tcW w:w="7513" w:type="dxa"/>
          </w:tcPr>
          <w:p w14:paraId="6769B538" w14:textId="77777777" w:rsidR="0085747A" w:rsidRPr="008674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D5A1CC7" w14:textId="77777777" w:rsidR="00D02EDA" w:rsidRPr="0086747D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proofErr w:type="spellStart"/>
            <w:r w:rsidRPr="0086747D">
              <w:rPr>
                <w:rFonts w:ascii="Corbel" w:hAnsi="Corbel"/>
                <w:color w:val="000000"/>
                <w:sz w:val="24"/>
                <w:szCs w:val="24"/>
              </w:rPr>
              <w:t>Bondarowicz</w:t>
            </w:r>
            <w:proofErr w:type="spellEnd"/>
            <w:r w:rsidRPr="0086747D">
              <w:rPr>
                <w:rFonts w:ascii="Corbel" w:hAnsi="Corbel"/>
                <w:color w:val="000000"/>
                <w:sz w:val="24"/>
                <w:szCs w:val="24"/>
              </w:rPr>
              <w:t xml:space="preserve"> M., Zabawy i gry ruchowe w zajęciach sportowych. Warszawa, 2002.</w:t>
            </w:r>
          </w:p>
          <w:p w14:paraId="650EECA9" w14:textId="77777777" w:rsidR="00D02EDA" w:rsidRPr="0086747D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Dolata E., Pusz S., </w:t>
            </w:r>
            <w:r w:rsidRPr="0086747D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Wczesna edukacja dziecka.</w:t>
            </w: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Wydawnictwo Uniwersytetu Rzeszowskiego, Rzeszów, 2013.</w:t>
            </w:r>
          </w:p>
          <w:p w14:paraId="0899FE98" w14:textId="77777777" w:rsidR="00D02EDA" w:rsidRPr="0086747D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Kupisiewicz Cz. </w:t>
            </w:r>
            <w:r w:rsidRPr="0086747D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dydaktyki.</w:t>
            </w: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Literatura Pedagogiczna, Warszawa, 2006.</w:t>
            </w:r>
          </w:p>
          <w:p w14:paraId="16C8AF9D" w14:textId="77777777" w:rsidR="00EA45F2" w:rsidRPr="0086747D" w:rsidRDefault="00EA45F2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14:paraId="2C05DBD3" w14:textId="77777777" w:rsidR="00D02EDA" w:rsidRPr="0086747D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Trześniowski R. </w:t>
            </w:r>
            <w:r w:rsidRPr="0086747D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Gry i zabawy ruchowe</w:t>
            </w: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 Warszawa, 1987.</w:t>
            </w:r>
          </w:p>
          <w:p w14:paraId="77CEF38F" w14:textId="77777777" w:rsidR="00D02EDA" w:rsidRPr="0086747D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Szczepański S., </w:t>
            </w:r>
            <w:r w:rsidRPr="0086747D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Kluczowe zagadnienia dydaktyki wychowania fizycznego. Kompendium dla studentów.</w:t>
            </w: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Politechnika Opolska, Opole, 2008.</w:t>
            </w:r>
          </w:p>
          <w:p w14:paraId="5962A0D8" w14:textId="77777777" w:rsidR="00EA45F2" w:rsidRPr="0086747D" w:rsidRDefault="00EA45F2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Warchoł K., </w:t>
            </w:r>
            <w:r w:rsidRPr="0086747D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metodyki współczesnego wychowania fizycznego</w:t>
            </w: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FOSZE ,2016.</w:t>
            </w:r>
          </w:p>
          <w:p w14:paraId="75DFCBD8" w14:textId="7F875AC1" w:rsidR="00097753" w:rsidRPr="00097753" w:rsidRDefault="00D02EDA" w:rsidP="1630DFAC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lang w:eastAsia="pl-PL"/>
              </w:rPr>
            </w:pPr>
            <w:r w:rsidRPr="1630DFAC">
              <w:rPr>
                <w:rFonts w:ascii="Corbel" w:hAnsi="Corbel"/>
                <w:sz w:val="24"/>
                <w:szCs w:val="24"/>
              </w:rPr>
              <w:t xml:space="preserve">Podstawa Programowa dla przedszkoli i klas 1-3 z </w:t>
            </w:r>
            <w:proofErr w:type="spellStart"/>
            <w:r w:rsidR="00741DEB" w:rsidRPr="1630DFAC">
              <w:rPr>
                <w:rFonts w:ascii="Corbel" w:hAnsi="Corbel"/>
                <w:sz w:val="24"/>
                <w:szCs w:val="24"/>
              </w:rPr>
              <w:t>omówieniami</w:t>
            </w:r>
            <w:proofErr w:type="spellEnd"/>
            <w:r w:rsidR="00741DEB" w:rsidRPr="1630DFAC">
              <w:rPr>
                <w:rFonts w:ascii="Corbel" w:hAnsi="Corbel"/>
                <w:sz w:val="24"/>
                <w:szCs w:val="24"/>
              </w:rPr>
              <w:t>.</w:t>
            </w:r>
          </w:p>
          <w:p w14:paraId="75366D3B" w14:textId="6AF2BA43" w:rsidR="00097753" w:rsidRPr="00097753" w:rsidRDefault="00097753" w:rsidP="1630DFAC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1630DFAC">
              <w:rPr>
                <w:rFonts w:ascii="Corbel" w:hAnsi="Corbel"/>
                <w:kern w:val="36"/>
                <w:sz w:val="24"/>
                <w:szCs w:val="24"/>
                <w:lang w:eastAsia="pl-PL"/>
              </w:rPr>
              <w:t xml:space="preserve">Ślężyński J., </w:t>
            </w:r>
            <w:r w:rsidRPr="1630DFAC">
              <w:rPr>
                <w:rFonts w:ascii="Corbel" w:hAnsi="Corbel"/>
                <w:i/>
                <w:iCs/>
                <w:kern w:val="36"/>
                <w:sz w:val="24"/>
                <w:szCs w:val="24"/>
                <w:lang w:eastAsia="pl-PL"/>
              </w:rPr>
              <w:t>Efekty kształcenia i wychowania w kulturze fizycznej</w:t>
            </w:r>
            <w:r w:rsidRPr="1630DFAC">
              <w:rPr>
                <w:rFonts w:ascii="Corbel" w:hAnsi="Corbel"/>
                <w:kern w:val="36"/>
                <w:sz w:val="24"/>
                <w:szCs w:val="24"/>
                <w:lang w:eastAsia="pl-PL"/>
              </w:rPr>
              <w:t xml:space="preserve"> : Akademia Wychowania Fizycznego im. Jerzego Kukuczki w Katowicach, Polskie Towarzystwo Naukowe Kultury Fizycznej. Oddział Śląski w Katowicach. - Katowice : Wydawnictwo Akademii Wychowania Fizycznego, 2011.</w:t>
            </w:r>
          </w:p>
          <w:p w14:paraId="37C16DE3" w14:textId="35C25302" w:rsidR="00097753" w:rsidRPr="0086747D" w:rsidRDefault="00097753" w:rsidP="00097753">
            <w:pPr>
              <w:shd w:val="clear" w:color="auto" w:fill="FFFFFF"/>
              <w:spacing w:after="0" w:line="23" w:lineRule="atLeast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</w:p>
        </w:tc>
      </w:tr>
      <w:tr w:rsidR="0085747A" w:rsidRPr="0086747D" w14:paraId="7FF1FF31" w14:textId="77777777" w:rsidTr="1630DFAC">
        <w:trPr>
          <w:trHeight w:val="397"/>
        </w:trPr>
        <w:tc>
          <w:tcPr>
            <w:tcW w:w="7513" w:type="dxa"/>
          </w:tcPr>
          <w:p w14:paraId="57FD5669" w14:textId="77777777" w:rsidR="0085747A" w:rsidRPr="008674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CE8E78B" w14:textId="77777777" w:rsidR="00D02EDA" w:rsidRPr="0086747D" w:rsidRDefault="00D02EDA" w:rsidP="006C04C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 xml:space="preserve">Grabowski H., </w:t>
            </w:r>
            <w:r w:rsidRPr="0086747D">
              <w:rPr>
                <w:rFonts w:ascii="Corbel" w:hAnsi="Corbel"/>
                <w:i/>
                <w:sz w:val="24"/>
                <w:szCs w:val="24"/>
              </w:rPr>
              <w:t>Uwagi krytyczne o wychowaniu fizycznym i kształceniu nauczycieli</w:t>
            </w:r>
            <w:r w:rsidRPr="0086747D">
              <w:rPr>
                <w:rFonts w:ascii="Corbel" w:hAnsi="Corbel"/>
                <w:sz w:val="24"/>
                <w:szCs w:val="24"/>
              </w:rPr>
              <w:t>. Wyd. Impuls, Kraków, 2004.</w:t>
            </w:r>
          </w:p>
          <w:p w14:paraId="7E077A76" w14:textId="77777777" w:rsidR="00D02EDA" w:rsidRPr="0086747D" w:rsidRDefault="00D02EDA" w:rsidP="006C04C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6747D">
              <w:rPr>
                <w:rFonts w:ascii="Corbel" w:hAnsi="Corbel"/>
                <w:color w:val="000000"/>
                <w:sz w:val="24"/>
                <w:szCs w:val="24"/>
              </w:rPr>
              <w:t>Zaborniak</w:t>
            </w:r>
            <w:proofErr w:type="spellEnd"/>
            <w:r w:rsidRPr="0086747D">
              <w:rPr>
                <w:rFonts w:ascii="Corbel" w:hAnsi="Corbel"/>
                <w:color w:val="000000"/>
                <w:sz w:val="24"/>
                <w:szCs w:val="24"/>
              </w:rPr>
              <w:t xml:space="preserve"> S., </w:t>
            </w:r>
            <w:r w:rsidRPr="0086747D">
              <w:rPr>
                <w:rFonts w:ascii="Corbel" w:hAnsi="Corbel"/>
                <w:i/>
                <w:color w:val="000000"/>
                <w:sz w:val="24"/>
                <w:szCs w:val="24"/>
              </w:rPr>
              <w:t>Metodyka nauczania ćwiczeń lekkoatletycznych. Poradnik dla nauczycieli</w:t>
            </w:r>
            <w:r w:rsidRPr="0086747D">
              <w:rPr>
                <w:rFonts w:ascii="Corbel" w:hAnsi="Corbel"/>
                <w:color w:val="000000"/>
                <w:sz w:val="24"/>
                <w:szCs w:val="24"/>
              </w:rPr>
              <w:t>, Rzeszów, 2006.</w:t>
            </w:r>
          </w:p>
        </w:tc>
      </w:tr>
    </w:tbl>
    <w:p w14:paraId="01D80499" w14:textId="77777777" w:rsidR="0085747A" w:rsidRPr="0086747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35168E" w14:textId="77777777" w:rsidR="0085747A" w:rsidRPr="0086747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AF2F8A" w14:textId="77777777" w:rsidR="0085747A" w:rsidRPr="0086747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6747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6747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588EC" w14:textId="77777777" w:rsidR="009E31A2" w:rsidRDefault="009E31A2" w:rsidP="00C16ABF">
      <w:pPr>
        <w:spacing w:after="0" w:line="240" w:lineRule="auto"/>
      </w:pPr>
      <w:r>
        <w:separator/>
      </w:r>
    </w:p>
  </w:endnote>
  <w:endnote w:type="continuationSeparator" w:id="0">
    <w:p w14:paraId="05493770" w14:textId="77777777" w:rsidR="009E31A2" w:rsidRDefault="009E31A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86776" w14:textId="77777777" w:rsidR="009E31A2" w:rsidRDefault="009E31A2" w:rsidP="00C16ABF">
      <w:pPr>
        <w:spacing w:after="0" w:line="240" w:lineRule="auto"/>
      </w:pPr>
      <w:r>
        <w:separator/>
      </w:r>
    </w:p>
  </w:footnote>
  <w:footnote w:type="continuationSeparator" w:id="0">
    <w:p w14:paraId="2F623544" w14:textId="77777777" w:rsidR="009E31A2" w:rsidRDefault="009E31A2" w:rsidP="00C16ABF">
      <w:pPr>
        <w:spacing w:after="0" w:line="240" w:lineRule="auto"/>
      </w:pPr>
      <w:r>
        <w:continuationSeparator/>
      </w:r>
    </w:p>
  </w:footnote>
  <w:footnote w:id="1">
    <w:p w14:paraId="7631474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07CF7"/>
    <w:multiLevelType w:val="hybridMultilevel"/>
    <w:tmpl w:val="E50A31E6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D73BC"/>
    <w:multiLevelType w:val="multilevel"/>
    <w:tmpl w:val="A940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F24396"/>
    <w:multiLevelType w:val="hybridMultilevel"/>
    <w:tmpl w:val="D5A4887C"/>
    <w:lvl w:ilvl="0" w:tplc="762A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105F5C"/>
    <w:multiLevelType w:val="multilevel"/>
    <w:tmpl w:val="1404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5189003">
    <w:abstractNumId w:val="2"/>
  </w:num>
  <w:num w:numId="2" w16cid:durableId="1646735331">
    <w:abstractNumId w:val="3"/>
  </w:num>
  <w:num w:numId="3" w16cid:durableId="1667129237">
    <w:abstractNumId w:val="5"/>
  </w:num>
  <w:num w:numId="4" w16cid:durableId="870074142">
    <w:abstractNumId w:val="4"/>
  </w:num>
  <w:num w:numId="5" w16cid:durableId="1401824855">
    <w:abstractNumId w:val="6"/>
  </w:num>
  <w:num w:numId="6" w16cid:durableId="1076784014">
    <w:abstractNumId w:val="1"/>
  </w:num>
  <w:num w:numId="7" w16cid:durableId="183097553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C80"/>
    <w:rsid w:val="00070ED6"/>
    <w:rsid w:val="000742DC"/>
    <w:rsid w:val="00084C12"/>
    <w:rsid w:val="000901CE"/>
    <w:rsid w:val="0009462C"/>
    <w:rsid w:val="00094B12"/>
    <w:rsid w:val="00096210"/>
    <w:rsid w:val="00096C46"/>
    <w:rsid w:val="00097753"/>
    <w:rsid w:val="000A296F"/>
    <w:rsid w:val="000A2A28"/>
    <w:rsid w:val="000B192D"/>
    <w:rsid w:val="000B28EE"/>
    <w:rsid w:val="000B3E37"/>
    <w:rsid w:val="000B6F5B"/>
    <w:rsid w:val="000C066A"/>
    <w:rsid w:val="000D04B0"/>
    <w:rsid w:val="000F1C57"/>
    <w:rsid w:val="000F5615"/>
    <w:rsid w:val="00100F0C"/>
    <w:rsid w:val="00121646"/>
    <w:rsid w:val="00124BFF"/>
    <w:rsid w:val="0012560E"/>
    <w:rsid w:val="00127108"/>
    <w:rsid w:val="00131CC0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01A0"/>
    <w:rsid w:val="001C6C6E"/>
    <w:rsid w:val="001D657B"/>
    <w:rsid w:val="001D7B54"/>
    <w:rsid w:val="001E0209"/>
    <w:rsid w:val="001F2CA2"/>
    <w:rsid w:val="00203622"/>
    <w:rsid w:val="00205651"/>
    <w:rsid w:val="002144C0"/>
    <w:rsid w:val="0022477D"/>
    <w:rsid w:val="002278A9"/>
    <w:rsid w:val="002336F9"/>
    <w:rsid w:val="0024028F"/>
    <w:rsid w:val="00244ABC"/>
    <w:rsid w:val="00280BB1"/>
    <w:rsid w:val="00281FF2"/>
    <w:rsid w:val="002857DE"/>
    <w:rsid w:val="00291567"/>
    <w:rsid w:val="00295411"/>
    <w:rsid w:val="002A22BF"/>
    <w:rsid w:val="002A2389"/>
    <w:rsid w:val="002A671D"/>
    <w:rsid w:val="002B16CE"/>
    <w:rsid w:val="002B4D55"/>
    <w:rsid w:val="002B5EA0"/>
    <w:rsid w:val="002B6119"/>
    <w:rsid w:val="002C1F06"/>
    <w:rsid w:val="002D3375"/>
    <w:rsid w:val="002D73D4"/>
    <w:rsid w:val="002F02A3"/>
    <w:rsid w:val="002F435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BFD"/>
    <w:rsid w:val="00363F78"/>
    <w:rsid w:val="00395569"/>
    <w:rsid w:val="003A0A5B"/>
    <w:rsid w:val="003A1176"/>
    <w:rsid w:val="003A5A1E"/>
    <w:rsid w:val="003C0472"/>
    <w:rsid w:val="003C0BAE"/>
    <w:rsid w:val="003C78E3"/>
    <w:rsid w:val="003D18A9"/>
    <w:rsid w:val="003D6CE2"/>
    <w:rsid w:val="003E063F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4BB1"/>
    <w:rsid w:val="00445970"/>
    <w:rsid w:val="004501E2"/>
    <w:rsid w:val="0045729E"/>
    <w:rsid w:val="00461EFC"/>
    <w:rsid w:val="004652C2"/>
    <w:rsid w:val="004706D1"/>
    <w:rsid w:val="00471326"/>
    <w:rsid w:val="00472424"/>
    <w:rsid w:val="0047598D"/>
    <w:rsid w:val="0048022A"/>
    <w:rsid w:val="004840FD"/>
    <w:rsid w:val="00487C01"/>
    <w:rsid w:val="00490F7D"/>
    <w:rsid w:val="00491678"/>
    <w:rsid w:val="004968E2"/>
    <w:rsid w:val="004A0C71"/>
    <w:rsid w:val="004A1DC1"/>
    <w:rsid w:val="004A3EEA"/>
    <w:rsid w:val="004A4D1F"/>
    <w:rsid w:val="004D5282"/>
    <w:rsid w:val="004D73D0"/>
    <w:rsid w:val="004F1551"/>
    <w:rsid w:val="004F18D2"/>
    <w:rsid w:val="004F55A3"/>
    <w:rsid w:val="004F6B54"/>
    <w:rsid w:val="0050496F"/>
    <w:rsid w:val="00513B6F"/>
    <w:rsid w:val="00517C63"/>
    <w:rsid w:val="00526C94"/>
    <w:rsid w:val="00526D1A"/>
    <w:rsid w:val="005363C4"/>
    <w:rsid w:val="00536BDE"/>
    <w:rsid w:val="00541245"/>
    <w:rsid w:val="00543ACC"/>
    <w:rsid w:val="0056696D"/>
    <w:rsid w:val="00573EF9"/>
    <w:rsid w:val="0059484D"/>
    <w:rsid w:val="005A0855"/>
    <w:rsid w:val="005A103E"/>
    <w:rsid w:val="005A3196"/>
    <w:rsid w:val="005C080F"/>
    <w:rsid w:val="005C55E5"/>
    <w:rsid w:val="005C696A"/>
    <w:rsid w:val="005E6E85"/>
    <w:rsid w:val="005F31D2"/>
    <w:rsid w:val="0061029B"/>
    <w:rsid w:val="0061720D"/>
    <w:rsid w:val="00617230"/>
    <w:rsid w:val="00617E6F"/>
    <w:rsid w:val="00620922"/>
    <w:rsid w:val="00621CE1"/>
    <w:rsid w:val="00627FC9"/>
    <w:rsid w:val="00647FA8"/>
    <w:rsid w:val="00650C5F"/>
    <w:rsid w:val="00654934"/>
    <w:rsid w:val="006620D9"/>
    <w:rsid w:val="00671958"/>
    <w:rsid w:val="00675843"/>
    <w:rsid w:val="00683E47"/>
    <w:rsid w:val="00696477"/>
    <w:rsid w:val="006B6583"/>
    <w:rsid w:val="006C04CA"/>
    <w:rsid w:val="006D050F"/>
    <w:rsid w:val="006D6139"/>
    <w:rsid w:val="006D64A9"/>
    <w:rsid w:val="006E5D65"/>
    <w:rsid w:val="006F1282"/>
    <w:rsid w:val="006F1FBC"/>
    <w:rsid w:val="006F31E2"/>
    <w:rsid w:val="0070447F"/>
    <w:rsid w:val="00706544"/>
    <w:rsid w:val="007072BA"/>
    <w:rsid w:val="007079E5"/>
    <w:rsid w:val="00707FE3"/>
    <w:rsid w:val="0071347B"/>
    <w:rsid w:val="0071620A"/>
    <w:rsid w:val="00721916"/>
    <w:rsid w:val="00724677"/>
    <w:rsid w:val="00725459"/>
    <w:rsid w:val="007327BD"/>
    <w:rsid w:val="00734608"/>
    <w:rsid w:val="00737AB4"/>
    <w:rsid w:val="00741DEB"/>
    <w:rsid w:val="007444BB"/>
    <w:rsid w:val="00745302"/>
    <w:rsid w:val="007461D6"/>
    <w:rsid w:val="00746EC8"/>
    <w:rsid w:val="0076286B"/>
    <w:rsid w:val="007637FB"/>
    <w:rsid w:val="00763BF1"/>
    <w:rsid w:val="00766FD4"/>
    <w:rsid w:val="0078168C"/>
    <w:rsid w:val="00782192"/>
    <w:rsid w:val="00787C2A"/>
    <w:rsid w:val="00790E27"/>
    <w:rsid w:val="007A4022"/>
    <w:rsid w:val="007A6E6E"/>
    <w:rsid w:val="007C3299"/>
    <w:rsid w:val="007C3BCC"/>
    <w:rsid w:val="007C4546"/>
    <w:rsid w:val="007C7AEB"/>
    <w:rsid w:val="007D5596"/>
    <w:rsid w:val="007D6E56"/>
    <w:rsid w:val="007F1652"/>
    <w:rsid w:val="007F4155"/>
    <w:rsid w:val="00813F25"/>
    <w:rsid w:val="0081554D"/>
    <w:rsid w:val="0081707E"/>
    <w:rsid w:val="00831D62"/>
    <w:rsid w:val="008449B3"/>
    <w:rsid w:val="00856CE0"/>
    <w:rsid w:val="0085747A"/>
    <w:rsid w:val="0086747D"/>
    <w:rsid w:val="00867D6D"/>
    <w:rsid w:val="00884765"/>
    <w:rsid w:val="00884922"/>
    <w:rsid w:val="00885F64"/>
    <w:rsid w:val="008917F9"/>
    <w:rsid w:val="008A45F7"/>
    <w:rsid w:val="008B4E7E"/>
    <w:rsid w:val="008B775F"/>
    <w:rsid w:val="008C0CC0"/>
    <w:rsid w:val="008C19A9"/>
    <w:rsid w:val="008C379D"/>
    <w:rsid w:val="008C5147"/>
    <w:rsid w:val="008C5359"/>
    <w:rsid w:val="008C5363"/>
    <w:rsid w:val="008D3DFB"/>
    <w:rsid w:val="008E5AF4"/>
    <w:rsid w:val="008E64F4"/>
    <w:rsid w:val="008F12C9"/>
    <w:rsid w:val="008F6E29"/>
    <w:rsid w:val="00916188"/>
    <w:rsid w:val="00923D7D"/>
    <w:rsid w:val="00927909"/>
    <w:rsid w:val="009508DF"/>
    <w:rsid w:val="00950DAC"/>
    <w:rsid w:val="00954A07"/>
    <w:rsid w:val="009734FE"/>
    <w:rsid w:val="0099061D"/>
    <w:rsid w:val="00997F14"/>
    <w:rsid w:val="009A78D9"/>
    <w:rsid w:val="009C00CD"/>
    <w:rsid w:val="009C1331"/>
    <w:rsid w:val="009C3E31"/>
    <w:rsid w:val="009C54AE"/>
    <w:rsid w:val="009C788E"/>
    <w:rsid w:val="009E31A2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093"/>
    <w:rsid w:val="00A53FA5"/>
    <w:rsid w:val="00A54817"/>
    <w:rsid w:val="00A601C8"/>
    <w:rsid w:val="00A60799"/>
    <w:rsid w:val="00A84C85"/>
    <w:rsid w:val="00A97DE1"/>
    <w:rsid w:val="00AB053C"/>
    <w:rsid w:val="00AB14CE"/>
    <w:rsid w:val="00AC5142"/>
    <w:rsid w:val="00AD1146"/>
    <w:rsid w:val="00AD27D3"/>
    <w:rsid w:val="00AD66D6"/>
    <w:rsid w:val="00AE1160"/>
    <w:rsid w:val="00AE203C"/>
    <w:rsid w:val="00AE2E74"/>
    <w:rsid w:val="00AE3526"/>
    <w:rsid w:val="00AE5FCB"/>
    <w:rsid w:val="00AF2C1E"/>
    <w:rsid w:val="00B01B63"/>
    <w:rsid w:val="00B030BE"/>
    <w:rsid w:val="00B06142"/>
    <w:rsid w:val="00B135B1"/>
    <w:rsid w:val="00B24C14"/>
    <w:rsid w:val="00B3130B"/>
    <w:rsid w:val="00B40ADB"/>
    <w:rsid w:val="00B43B77"/>
    <w:rsid w:val="00B43E80"/>
    <w:rsid w:val="00B44B94"/>
    <w:rsid w:val="00B607DB"/>
    <w:rsid w:val="00B66529"/>
    <w:rsid w:val="00B75946"/>
    <w:rsid w:val="00B76E4A"/>
    <w:rsid w:val="00B8056E"/>
    <w:rsid w:val="00B819C8"/>
    <w:rsid w:val="00B82308"/>
    <w:rsid w:val="00B90885"/>
    <w:rsid w:val="00BB0AAF"/>
    <w:rsid w:val="00BB520A"/>
    <w:rsid w:val="00BC1DA6"/>
    <w:rsid w:val="00BD3869"/>
    <w:rsid w:val="00BD66E9"/>
    <w:rsid w:val="00BD6FF4"/>
    <w:rsid w:val="00BE14F0"/>
    <w:rsid w:val="00BF2C41"/>
    <w:rsid w:val="00BF3563"/>
    <w:rsid w:val="00C058B4"/>
    <w:rsid w:val="00C05F44"/>
    <w:rsid w:val="00C131B5"/>
    <w:rsid w:val="00C16ABF"/>
    <w:rsid w:val="00C170AE"/>
    <w:rsid w:val="00C26CB7"/>
    <w:rsid w:val="00C324C1"/>
    <w:rsid w:val="00C36992"/>
    <w:rsid w:val="00C466FA"/>
    <w:rsid w:val="00C56036"/>
    <w:rsid w:val="00C61DC5"/>
    <w:rsid w:val="00C67E92"/>
    <w:rsid w:val="00C70A1F"/>
    <w:rsid w:val="00C70A26"/>
    <w:rsid w:val="00C75DBA"/>
    <w:rsid w:val="00C766DF"/>
    <w:rsid w:val="00C94B98"/>
    <w:rsid w:val="00CA1AF1"/>
    <w:rsid w:val="00CA2B96"/>
    <w:rsid w:val="00CA5089"/>
    <w:rsid w:val="00CB42CB"/>
    <w:rsid w:val="00CD6897"/>
    <w:rsid w:val="00CE5BAC"/>
    <w:rsid w:val="00CF25BE"/>
    <w:rsid w:val="00CF78ED"/>
    <w:rsid w:val="00D001BD"/>
    <w:rsid w:val="00D02B25"/>
    <w:rsid w:val="00D02EBA"/>
    <w:rsid w:val="00D02EDA"/>
    <w:rsid w:val="00D17C3C"/>
    <w:rsid w:val="00D23B1B"/>
    <w:rsid w:val="00D26B2C"/>
    <w:rsid w:val="00D352C9"/>
    <w:rsid w:val="00D425B2"/>
    <w:rsid w:val="00D428D6"/>
    <w:rsid w:val="00D552B2"/>
    <w:rsid w:val="00D608D1"/>
    <w:rsid w:val="00D66118"/>
    <w:rsid w:val="00D715BA"/>
    <w:rsid w:val="00D74119"/>
    <w:rsid w:val="00D8075B"/>
    <w:rsid w:val="00D8678B"/>
    <w:rsid w:val="00D97840"/>
    <w:rsid w:val="00DA2114"/>
    <w:rsid w:val="00DA7AC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5F2"/>
    <w:rsid w:val="00EA4832"/>
    <w:rsid w:val="00EA4E9D"/>
    <w:rsid w:val="00EA6B76"/>
    <w:rsid w:val="00EC4899"/>
    <w:rsid w:val="00ED03AB"/>
    <w:rsid w:val="00ED32D2"/>
    <w:rsid w:val="00EE0732"/>
    <w:rsid w:val="00EE32DE"/>
    <w:rsid w:val="00EE5457"/>
    <w:rsid w:val="00F070AB"/>
    <w:rsid w:val="00F12AB5"/>
    <w:rsid w:val="00F17567"/>
    <w:rsid w:val="00F27A7B"/>
    <w:rsid w:val="00F526AF"/>
    <w:rsid w:val="00F617C3"/>
    <w:rsid w:val="00F7066B"/>
    <w:rsid w:val="00F83B28"/>
    <w:rsid w:val="00F83FC6"/>
    <w:rsid w:val="00F84654"/>
    <w:rsid w:val="00FA46E5"/>
    <w:rsid w:val="00FB7DBA"/>
    <w:rsid w:val="00FC1C25"/>
    <w:rsid w:val="00FC3F45"/>
    <w:rsid w:val="00FD503F"/>
    <w:rsid w:val="00FD7589"/>
    <w:rsid w:val="00FE509F"/>
    <w:rsid w:val="00FF016A"/>
    <w:rsid w:val="00FF1401"/>
    <w:rsid w:val="00FF5E7D"/>
    <w:rsid w:val="00FF7CC7"/>
    <w:rsid w:val="1630D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0E12E"/>
  <w15:docId w15:val="{0026AB9D-DDB1-4499-A56E-B05C25E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5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51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514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5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5142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B7F3D8-39E2-4B18-8424-059B097697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98FA48-A203-4FA0-AA01-353C84B849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A5DC11-34EE-415A-8B98-571766699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BBF794-C480-4751-9454-7AEF5BE740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1172</Words>
  <Characters>7033</Characters>
  <Application>Microsoft Office Word</Application>
  <DocSecurity>0</DocSecurity>
  <Lines>58</Lines>
  <Paragraphs>16</Paragraphs>
  <ScaleCrop>false</ScaleCrop>
  <Company>Hewlett-Packard Company</Company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80</cp:revision>
  <cp:lastPrinted>2020-11-09T08:50:00Z</cp:lastPrinted>
  <dcterms:created xsi:type="dcterms:W3CDTF">2025-04-03T12:44:00Z</dcterms:created>
  <dcterms:modified xsi:type="dcterms:W3CDTF">2025-10-12T12:25:00Z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